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B253F" w14:textId="1D6E8494" w:rsidR="002936EC" w:rsidRPr="007D3E81" w:rsidRDefault="002936EC" w:rsidP="002936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#121-bis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D9777A">
        <w:rPr>
          <w:b/>
          <w:noProof/>
          <w:sz w:val="24"/>
          <w:szCs w:val="24"/>
        </w:rPr>
        <w:t>5248</w:t>
      </w:r>
    </w:p>
    <w:p w14:paraId="7110B069" w14:textId="77777777" w:rsidR="002936EC" w:rsidRDefault="002936EC" w:rsidP="002936E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09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13 October 2023, Xiamen, China</w:t>
      </w:r>
    </w:p>
    <w:p w14:paraId="146AD139" w14:textId="77777777" w:rsidR="00937D7D" w:rsidRPr="006419AB" w:rsidRDefault="00937D7D" w:rsidP="00937D7D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E92111" w14:textId="614D20CC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3830">
        <w:rPr>
          <w:rFonts w:ascii="Arial" w:hAnsi="Arial"/>
          <w:sz w:val="24"/>
          <w:lang w:eastAsia="zh-CN"/>
        </w:rPr>
        <w:t>(TP</w:t>
      </w:r>
      <w:r w:rsidR="00471590">
        <w:rPr>
          <w:rFonts w:ascii="Arial" w:hAnsi="Arial"/>
          <w:sz w:val="24"/>
          <w:lang w:eastAsia="zh-CN"/>
        </w:rPr>
        <w:t>s</w:t>
      </w:r>
      <w:r w:rsidR="00EF3830">
        <w:rPr>
          <w:rFonts w:ascii="Arial" w:hAnsi="Arial"/>
          <w:sz w:val="24"/>
          <w:lang w:eastAsia="zh-CN"/>
        </w:rPr>
        <w:t xml:space="preserve"> to TS 38.401</w:t>
      </w:r>
      <w:r w:rsidR="00054D77">
        <w:rPr>
          <w:rFonts w:ascii="Arial" w:hAnsi="Arial"/>
          <w:sz w:val="24"/>
          <w:lang w:eastAsia="zh-CN"/>
        </w:rPr>
        <w:t xml:space="preserve"> </w:t>
      </w:r>
      <w:r w:rsidR="00471590">
        <w:rPr>
          <w:rFonts w:ascii="Arial" w:hAnsi="Arial"/>
          <w:sz w:val="24"/>
          <w:lang w:eastAsia="zh-CN"/>
        </w:rPr>
        <w:t xml:space="preserve">BLCR </w:t>
      </w:r>
      <w:r w:rsidR="00054D77">
        <w:rPr>
          <w:rFonts w:ascii="Arial" w:hAnsi="Arial"/>
          <w:sz w:val="24"/>
          <w:lang w:eastAsia="zh-CN"/>
        </w:rPr>
        <w:t>&amp;</w:t>
      </w:r>
      <w:r w:rsidR="00EF3830">
        <w:rPr>
          <w:rFonts w:ascii="Arial" w:hAnsi="Arial"/>
          <w:sz w:val="24"/>
          <w:lang w:eastAsia="zh-CN"/>
        </w:rPr>
        <w:t xml:space="preserve">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 w:rsidR="00EF3830">
        <w:rPr>
          <w:rFonts w:ascii="Arial" w:hAnsi="Arial"/>
          <w:sz w:val="24"/>
          <w:lang w:eastAsia="zh-CN"/>
        </w:rPr>
        <w:t xml:space="preserve">Support of </w:t>
      </w:r>
      <w:r>
        <w:rPr>
          <w:rFonts w:ascii="Arial" w:hAnsi="Arial"/>
          <w:sz w:val="24"/>
          <w:lang w:eastAsia="zh-CN"/>
        </w:rPr>
        <w:t>L1/L2 based inter-cell mobility</w:t>
      </w:r>
    </w:p>
    <w:p w14:paraId="6AA66D34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2"/>
        </w:rPr>
        <w:t>Lenovo</w:t>
      </w:r>
    </w:p>
    <w:p w14:paraId="0DB8508A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72F68024" w14:textId="7BEA0C79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B1980">
        <w:rPr>
          <w:rFonts w:ascii="Arial" w:hAnsi="Arial"/>
          <w:sz w:val="24"/>
        </w:rPr>
        <w:t>Other</w:t>
      </w:r>
    </w:p>
    <w:p w14:paraId="759EE640" w14:textId="77777777" w:rsidR="00937D7D" w:rsidRPr="007D3E81" w:rsidRDefault="00937D7D" w:rsidP="00937D7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903F14C" w14:textId="49BEB838" w:rsidR="00937D7D" w:rsidRDefault="001F1CAF" w:rsidP="00937D7D">
      <w:pPr>
        <w:jc w:val="both"/>
        <w:rPr>
          <w:rFonts w:eastAsia="宋体"/>
          <w:lang w:eastAsia="zh-CN"/>
        </w:rPr>
      </w:pPr>
      <w:r>
        <w:rPr>
          <w:lang w:eastAsia="zh-CN"/>
        </w:rPr>
        <w:t>This document provides the TP</w:t>
      </w:r>
      <w:r w:rsidR="003D62BA">
        <w:rPr>
          <w:lang w:eastAsia="zh-CN"/>
        </w:rPr>
        <w:t>s</w:t>
      </w:r>
      <w:r>
        <w:rPr>
          <w:lang w:eastAsia="zh-CN"/>
        </w:rPr>
        <w:t xml:space="preserve"> to TS 38.401 </w:t>
      </w:r>
      <w:r w:rsidR="00471590">
        <w:rPr>
          <w:lang w:eastAsia="zh-CN"/>
        </w:rPr>
        <w:t xml:space="preserve">BLCR </w:t>
      </w:r>
      <w:r w:rsidR="0089732F">
        <w:rPr>
          <w:lang w:eastAsia="zh-CN"/>
        </w:rPr>
        <w:t>and TS 38.47</w:t>
      </w:r>
      <w:r w:rsidR="00054D77">
        <w:rPr>
          <w:lang w:eastAsia="zh-CN"/>
        </w:rPr>
        <w:t>0</w:t>
      </w:r>
      <w:r w:rsidR="0089732F">
        <w:rPr>
          <w:lang w:eastAsia="zh-CN"/>
        </w:rPr>
        <w:t xml:space="preserve"> </w:t>
      </w:r>
      <w:r>
        <w:rPr>
          <w:lang w:eastAsia="zh-CN"/>
        </w:rPr>
        <w:t xml:space="preserve">for the </w:t>
      </w:r>
      <w:r w:rsidR="000B705C">
        <w:rPr>
          <w:lang w:eastAsia="zh-CN"/>
        </w:rPr>
        <w:t>s</w:t>
      </w:r>
      <w:r>
        <w:rPr>
          <w:lang w:eastAsia="zh-CN"/>
        </w:rPr>
        <w:t>upport of L1/L2 based inter-cell mobility</w:t>
      </w:r>
      <w:r w:rsidR="00912D93">
        <w:rPr>
          <w:lang w:eastAsia="zh-CN"/>
        </w:rPr>
        <w:t>.</w:t>
      </w:r>
      <w:r w:rsidR="00937D7D">
        <w:rPr>
          <w:lang w:eastAsia="zh-CN"/>
        </w:rPr>
        <w:t xml:space="preserve"> </w:t>
      </w:r>
    </w:p>
    <w:p w14:paraId="374CCF78" w14:textId="19BA32A6" w:rsidR="00937D7D" w:rsidRDefault="00937D7D" w:rsidP="00937D7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18C006C9" w14:textId="30C7F87C" w:rsidR="00937D7D" w:rsidRDefault="00937D7D" w:rsidP="00937D7D">
      <w:pPr>
        <w:rPr>
          <w:rFonts w:eastAsia="宋体"/>
          <w:lang w:eastAsia="zh-CN"/>
        </w:rPr>
      </w:pPr>
    </w:p>
    <w:p w14:paraId="0294774E" w14:textId="14B19F0A" w:rsidR="007938C3" w:rsidRDefault="007938C3" w:rsidP="00937D7D">
      <w:pPr>
        <w:rPr>
          <w:rFonts w:eastAsia="宋体"/>
          <w:lang w:eastAsia="zh-CN"/>
        </w:rPr>
      </w:pPr>
    </w:p>
    <w:p w14:paraId="7D2F02D8" w14:textId="4B7BFF50" w:rsidR="007938C3" w:rsidRPr="00A6149F" w:rsidRDefault="002E302A" w:rsidP="00937D7D">
      <w:pPr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1: </w:t>
      </w:r>
      <w:r w:rsidR="003366A7" w:rsidRPr="00A6149F">
        <w:rPr>
          <w:rFonts w:ascii="Arial" w:eastAsia="宋体" w:hAnsi="Arial"/>
          <w:sz w:val="36"/>
          <w:lang w:eastAsia="zh-CN"/>
        </w:rPr>
        <w:t>(</w:t>
      </w:r>
      <w:r w:rsidR="007938C3" w:rsidRPr="00A6149F">
        <w:rPr>
          <w:rFonts w:ascii="Arial" w:eastAsia="宋体" w:hAnsi="Arial"/>
          <w:sz w:val="36"/>
          <w:lang w:eastAsia="zh-CN"/>
        </w:rPr>
        <w:t>TP to TS 38.401</w:t>
      </w:r>
      <w:r w:rsidR="00047ED4">
        <w:rPr>
          <w:rFonts w:ascii="Arial" w:eastAsia="宋体" w:hAnsi="Arial"/>
          <w:sz w:val="36"/>
          <w:lang w:eastAsia="zh-CN"/>
        </w:rPr>
        <w:t xml:space="preserve"> BLCR</w:t>
      </w:r>
      <w:r w:rsidR="003366A7" w:rsidRPr="00A6149F">
        <w:rPr>
          <w:rFonts w:ascii="Arial" w:eastAsia="宋体" w:hAnsi="Arial"/>
          <w:sz w:val="36"/>
          <w:lang w:eastAsia="zh-CN"/>
        </w:rPr>
        <w:t>)</w:t>
      </w:r>
      <w:r w:rsidR="007938C3" w:rsidRPr="00A6149F">
        <w:rPr>
          <w:rFonts w:ascii="Arial" w:eastAsia="宋体" w:hAnsi="Arial"/>
          <w:sz w:val="36"/>
          <w:lang w:eastAsia="zh-CN"/>
        </w:rPr>
        <w:t xml:space="preserve"> Support of L1/L2 based inter-cell mobility</w:t>
      </w:r>
    </w:p>
    <w:p w14:paraId="347F3EA5" w14:textId="77777777" w:rsidR="007938C3" w:rsidRDefault="007938C3" w:rsidP="00937D7D">
      <w:pPr>
        <w:rPr>
          <w:rFonts w:eastAsia="宋体"/>
          <w:lang w:eastAsia="zh-CN"/>
        </w:rPr>
      </w:pPr>
    </w:p>
    <w:p w14:paraId="091D30A7" w14:textId="77777777" w:rsidR="007938C3" w:rsidRPr="002854BA" w:rsidRDefault="007938C3" w:rsidP="007938C3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start of change -------------------------------------------------------------</w:t>
      </w:r>
    </w:p>
    <w:p w14:paraId="2D6A4837" w14:textId="77777777" w:rsidR="009F2CB3" w:rsidRDefault="009F2CB3" w:rsidP="007969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</w:p>
    <w:p w14:paraId="3039D7EA" w14:textId="126AFCA0" w:rsidR="007969CF" w:rsidRPr="007D134A" w:rsidRDefault="007969CF" w:rsidP="007969C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Author" w:date="2023-09-07T15:23:00Z"/>
          <w:rFonts w:ascii="Arial" w:eastAsia="Times New Roman" w:hAnsi="Arial"/>
          <w:sz w:val="24"/>
          <w:lang w:eastAsia="ja-JP"/>
        </w:rPr>
      </w:pPr>
      <w:ins w:id="1" w:author="Author" w:date="2023-09-07T15:23:00Z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>-DU</w:t>
        </w:r>
        <w:r>
          <w:rPr>
            <w:rFonts w:ascii="Arial" w:eastAsia="Times New Roman" w:hAnsi="Arial"/>
            <w:sz w:val="24"/>
            <w:lang w:eastAsia="ko-KR"/>
          </w:rPr>
          <w:t xml:space="preserve"> </w:t>
        </w:r>
        <w:r>
          <w:rPr>
            <w:rFonts w:ascii="Arial" w:eastAsia="Times New Roman" w:hAnsi="Arial"/>
            <w:sz w:val="24"/>
            <w:lang w:val="sv-SE" w:eastAsia="ko-KR"/>
          </w:rPr>
          <w:t>LTM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361CF5DF" w14:textId="77777777" w:rsidR="007969CF" w:rsidRDefault="007969CF" w:rsidP="007969CF">
      <w:pPr>
        <w:overflowPunct w:val="0"/>
        <w:autoSpaceDE w:val="0"/>
        <w:autoSpaceDN w:val="0"/>
        <w:adjustRightInd w:val="0"/>
        <w:textAlignment w:val="baseline"/>
        <w:rPr>
          <w:ins w:id="2" w:author="Author" w:date="2023-09-07T15:23:00Z"/>
          <w:rFonts w:eastAsia="等线"/>
          <w:bCs/>
          <w:sz w:val="18"/>
        </w:rPr>
      </w:pPr>
      <w:ins w:id="3" w:author="Author" w:date="2023-09-07T15:23:00Z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>-DU during NR operation for</w:t>
        </w:r>
        <w:r>
          <w:rPr>
            <w:rFonts w:eastAsia="Times New Roman"/>
            <w:lang w:eastAsia="ja-JP"/>
          </w:rPr>
          <w:t xml:space="preserve"> LTM</w:t>
        </w:r>
        <w:r w:rsidRPr="002854BA">
          <w:rPr>
            <w:rFonts w:eastAsia="Times New Roman"/>
            <w:lang w:eastAsia="ja-JP"/>
          </w:rPr>
          <w:t>. Figure 8.2.1.x-</w:t>
        </w:r>
        <w:r>
          <w:rPr>
            <w:rFonts w:eastAsia="Times New Roman"/>
            <w:lang w:eastAsia="ja-JP"/>
          </w:rPr>
          <w:t>1</w:t>
        </w:r>
        <w:r w:rsidRPr="002854BA">
          <w:rPr>
            <w:rFonts w:eastAsia="Times New Roman"/>
            <w:lang w:eastAsia="ja-JP"/>
          </w:rPr>
          <w:t xml:space="preserve">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</w:t>
        </w:r>
        <w:r>
          <w:rPr>
            <w:rFonts w:eastAsia="Times New Roman"/>
            <w:lang w:eastAsia="ja-JP"/>
          </w:rPr>
          <w:t xml:space="preserve">LTM </w:t>
        </w:r>
        <w:r w:rsidRPr="002854BA">
          <w:rPr>
            <w:rFonts w:eastAsia="Times New Roman"/>
            <w:lang w:eastAsia="ja-JP"/>
          </w:rPr>
          <w:t>procedure for intra-NR.</w:t>
        </w:r>
      </w:ins>
    </w:p>
    <w:p w14:paraId="10113692" w14:textId="77777777" w:rsidR="007969CF" w:rsidRDefault="007969CF" w:rsidP="007969CF">
      <w:pPr>
        <w:overflowPunct w:val="0"/>
        <w:autoSpaceDE w:val="0"/>
        <w:autoSpaceDN w:val="0"/>
        <w:adjustRightInd w:val="0"/>
        <w:textAlignment w:val="baseline"/>
        <w:rPr>
          <w:ins w:id="4" w:author="Author" w:date="2023-09-07T15:23:00Z"/>
          <w:rFonts w:eastAsia="等线"/>
          <w:bCs/>
          <w:noProof/>
          <w:sz w:val="18"/>
        </w:rPr>
      </w:pPr>
    </w:p>
    <w:p w14:paraId="7F67283F" w14:textId="77777777" w:rsidR="007969CF" w:rsidRDefault="007969CF" w:rsidP="007969CF">
      <w:pPr>
        <w:overflowPunct w:val="0"/>
        <w:autoSpaceDE w:val="0"/>
        <w:autoSpaceDN w:val="0"/>
        <w:adjustRightInd w:val="0"/>
        <w:textAlignment w:val="baseline"/>
        <w:rPr>
          <w:ins w:id="5" w:author="Author" w:date="2023-09-07T15:23:00Z"/>
          <w:rFonts w:eastAsia="等线"/>
          <w:bCs/>
          <w:sz w:val="18"/>
        </w:rPr>
      </w:pPr>
    </w:p>
    <w:p w14:paraId="337FF558" w14:textId="77777777" w:rsidR="007969CF" w:rsidRPr="00FB6F01" w:rsidRDefault="007969CF" w:rsidP="007969CF">
      <w:pPr>
        <w:overflowPunct w:val="0"/>
        <w:autoSpaceDE w:val="0"/>
        <w:autoSpaceDN w:val="0"/>
        <w:adjustRightInd w:val="0"/>
        <w:textAlignment w:val="baseline"/>
        <w:rPr>
          <w:ins w:id="6" w:author="Author" w:date="2023-09-07T15:23:00Z"/>
          <w:rFonts w:eastAsia="MS Mincho"/>
          <w:lang w:eastAsia="ja-JP"/>
        </w:rPr>
      </w:pPr>
      <w:ins w:id="7" w:author="Author" w:date="2023-09-07T15:23:00Z">
        <w:r>
          <w:rPr>
            <w:rFonts w:eastAsia="等线"/>
            <w:bCs/>
            <w:sz w:val="18"/>
          </w:rPr>
          <w:object w:dxaOrig="10819" w:dyaOrig="12235" w14:anchorId="014431D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bject 2" o:spid="_x0000_i1025" type="#_x0000_t75" style="width:458.4pt;height:518.4pt;mso-wrap-style:square;mso-position-horizontal-relative:page;mso-position-vertical-relative:page" o:ole="">
              <v:fill o:detectmouseclick="t"/>
              <v:imagedata r:id="rId9" o:title=""/>
            </v:shape>
            <o:OLEObject Type="Embed" ProgID="Mscgen.Chart" ShapeID="Object 2" DrawAspect="Content" ObjectID="_1757399975" r:id="rId10"/>
          </w:object>
        </w:r>
      </w:ins>
    </w:p>
    <w:p w14:paraId="4EF3FF91" w14:textId="77777777" w:rsidR="007969CF" w:rsidRDefault="007969CF" w:rsidP="007969CF">
      <w:pPr>
        <w:pStyle w:val="TF"/>
        <w:rPr>
          <w:ins w:id="8" w:author="Author" w:date="2023-09-07T15:23:00Z"/>
          <w:lang w:val="en-US"/>
        </w:rPr>
      </w:pPr>
      <w:ins w:id="9" w:author="Author" w:date="2023-09-07T15:23:00Z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</w:t>
        </w:r>
        <w:r>
          <w:rPr>
            <w:lang w:val="en-US"/>
          </w:rPr>
          <w:t>LTM</w:t>
        </w:r>
      </w:ins>
    </w:p>
    <w:p w14:paraId="01A04C46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" w:author="Author" w:date="2023-09-07T15:23:00Z"/>
          <w:rFonts w:eastAsia="宋体"/>
          <w:szCs w:val="22"/>
          <w:lang w:eastAsia="zh-CN"/>
        </w:rPr>
      </w:pPr>
      <w:ins w:id="11" w:author="Author" w:date="2023-09-07T15:23:00Z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9653DF">
          <w:rPr>
            <w:rFonts w:eastAsia="宋体"/>
            <w:szCs w:val="22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 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7D9AD0CC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" w:author="Author" w:date="2023-09-07T15:23:00Z"/>
          <w:rFonts w:eastAsia="宋体"/>
          <w:szCs w:val="22"/>
          <w:lang w:eastAsia="zh-CN"/>
        </w:rPr>
      </w:pPr>
      <w:ins w:id="13" w:author="Author" w:date="2023-09-07T15:23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LTM configuration. </w:t>
        </w:r>
      </w:ins>
    </w:p>
    <w:p w14:paraId="37492B3B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Author" w:date="2023-09-07T15:23:00Z"/>
          <w:rFonts w:eastAsia="宋体"/>
          <w:szCs w:val="22"/>
          <w:lang w:eastAsia="zh-CN"/>
        </w:rPr>
      </w:pPr>
      <w:ins w:id="15" w:author="Author" w:date="2023-09-07T15:23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one target candidate cell ID. </w:t>
        </w:r>
        <w:r>
          <w:rPr>
            <w:rFonts w:hint="eastAsia"/>
            <w:szCs w:val="22"/>
          </w:rPr>
          <w:t xml:space="preserve">The </w:t>
        </w:r>
        <w:proofErr w:type="spellStart"/>
        <w:r>
          <w:rPr>
            <w:rFonts w:hint="eastAsia"/>
            <w:szCs w:val="22"/>
          </w:rPr>
          <w:t>gNB</w:t>
        </w:r>
        <w:proofErr w:type="spellEnd"/>
        <w:r>
          <w:rPr>
            <w:rFonts w:hint="eastAsia"/>
            <w:szCs w:val="22"/>
          </w:rPr>
          <w:t xml:space="preserve">-CU requests PRACH resources from the </w:t>
        </w:r>
        <w:proofErr w:type="spellStart"/>
        <w:r>
          <w:rPr>
            <w:rFonts w:hint="eastAsia"/>
            <w:szCs w:val="22"/>
          </w:rPr>
          <w:t>gNB</w:t>
        </w:r>
        <w:proofErr w:type="spellEnd"/>
        <w:r>
          <w:rPr>
            <w:rFonts w:hint="eastAsia"/>
            <w:szCs w:val="22"/>
          </w:rPr>
          <w:t>-DU.</w:t>
        </w:r>
      </w:ins>
    </w:p>
    <w:p w14:paraId="0D0C44E3" w14:textId="77777777" w:rsidR="007969CF" w:rsidRPr="00E25792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Author" w:date="2023-09-07T15:23:00Z"/>
          <w:rFonts w:eastAsia="宋体"/>
          <w:szCs w:val="22"/>
          <w:lang w:eastAsia="zh-CN"/>
        </w:rPr>
      </w:pPr>
      <w:ins w:id="17" w:author="Author" w:date="2023-09-07T15:23:00Z">
        <w:r>
          <w:rPr>
            <w:rFonts w:eastAsia="宋体" w:hint="eastAsia"/>
            <w:szCs w:val="22"/>
            <w:lang w:eastAsia="zh-CN"/>
          </w:rPr>
          <w:t xml:space="preserve">If the </w:t>
        </w:r>
        <w:proofErr w:type="spellStart"/>
        <w:r>
          <w:rPr>
            <w:rFonts w:eastAsia="宋体" w:hint="eastAsia"/>
            <w:szCs w:val="22"/>
            <w:lang w:eastAsia="zh-CN"/>
          </w:rPr>
          <w:t>gNB</w:t>
        </w:r>
        <w:proofErr w:type="spellEnd"/>
        <w:r>
          <w:rPr>
            <w:rFonts w:eastAsia="宋体" w:hint="eastAsia"/>
            <w:szCs w:val="22"/>
            <w:lang w:eastAsia="zh-CN"/>
          </w:rPr>
          <w:t xml:space="preserve">-DU </w:t>
        </w:r>
        <w:r>
          <w:rPr>
            <w:rFonts w:eastAsia="宋体" w:hint="eastAsia"/>
            <w:szCs w:val="22"/>
            <w:lang w:val="en-US" w:eastAsia="zh-CN"/>
          </w:rPr>
          <w:t>accepts</w:t>
        </w:r>
        <w:r>
          <w:rPr>
            <w:rFonts w:eastAsia="宋体" w:hint="eastAsia"/>
            <w:szCs w:val="22"/>
            <w:lang w:eastAsia="zh-CN"/>
          </w:rPr>
          <w:t xml:space="preserve"> the request of LTM configuration</w:t>
        </w:r>
        <w:r>
          <w:rPr>
            <w:rFonts w:eastAsia="宋体"/>
            <w:szCs w:val="22"/>
            <w:lang w:eastAsia="zh-CN"/>
          </w:rPr>
          <w:t xml:space="preserve">, </w:t>
        </w:r>
        <w:r>
          <w:rPr>
            <w:rFonts w:eastAsia="宋体" w:hint="eastAsia"/>
            <w:szCs w:val="22"/>
            <w:lang w:eastAsia="zh-CN"/>
          </w:rPr>
          <w:t>it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responds with a UE CONTEXT MODIFICATION RESPONSE message including the generated lower layer RRC configurations </w:t>
        </w:r>
        <w:r>
          <w:rPr>
            <w:szCs w:val="22"/>
            <w:lang w:val="en-US"/>
          </w:rPr>
          <w:t xml:space="preserve"> (e.g., , TCI state configuration and RACH configuration)</w:t>
        </w:r>
        <w:r>
          <w:rPr>
            <w:rFonts w:eastAsia="宋体"/>
            <w:szCs w:val="22"/>
            <w:lang w:eastAsia="zh-CN"/>
          </w:rPr>
          <w:t xml:space="preserve"> </w:t>
        </w:r>
        <w:r>
          <w:rPr>
            <w:szCs w:val="22"/>
          </w:rPr>
          <w:t xml:space="preserve">and </w:t>
        </w:r>
        <w:r>
          <w:rPr>
            <w:szCs w:val="22"/>
            <w:lang w:val="en-US"/>
          </w:rPr>
          <w:t>the RS configuration (</w:t>
        </w:r>
        <w:r>
          <w:rPr>
            <w:color w:val="FF0000"/>
            <w:szCs w:val="22"/>
            <w:lang w:val="en-US"/>
          </w:rPr>
          <w:t>FFS</w:t>
        </w:r>
        <w:r>
          <w:rPr>
            <w:szCs w:val="22"/>
            <w:lang w:val="en-US"/>
          </w:rPr>
          <w:t xml:space="preserve">) </w:t>
        </w:r>
        <w:r>
          <w:rPr>
            <w:rFonts w:eastAsia="宋体"/>
            <w:szCs w:val="22"/>
            <w:lang w:eastAsia="zh-CN"/>
          </w:rPr>
          <w:t>for the accepted target candidate cell.</w:t>
        </w:r>
        <w:r w:rsidRPr="00E25792">
          <w:t xml:space="preserve"> </w:t>
        </w:r>
      </w:ins>
    </w:p>
    <w:p w14:paraId="2ABB72C3" w14:textId="77777777" w:rsidR="007969CF" w:rsidRDefault="007969CF" w:rsidP="007969C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8" w:author="Author" w:date="2023-09-07T15:23:00Z"/>
          <w:rFonts w:eastAsia="宋体"/>
          <w:szCs w:val="22"/>
          <w:lang w:eastAsia="zh-CN"/>
        </w:rPr>
      </w:pPr>
    </w:p>
    <w:p w14:paraId="742E6273" w14:textId="40AEA910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9" w:author="Author" w:date="2023-09-07T15:23:00Z"/>
          <w:rFonts w:eastAsia="宋体"/>
          <w:szCs w:val="22"/>
          <w:lang w:eastAsia="zh-CN"/>
        </w:rPr>
      </w:pPr>
      <w:ins w:id="20" w:author="Author" w:date="2023-09-07T15:23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the generated </w:t>
        </w:r>
        <w:proofErr w:type="spellStart"/>
        <w:r w:rsidRPr="00FB6F01">
          <w:rPr>
            <w:rFonts w:eastAsia="宋体"/>
            <w:i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</w:t>
        </w:r>
        <w:r>
          <w:rPr>
            <w:rFonts w:eastAsia="宋体"/>
            <w:szCs w:val="22"/>
            <w:lang w:val="en-US" w:eastAsia="zh-CN"/>
          </w:rPr>
          <w:t xml:space="preserve"> </w:t>
        </w:r>
        <w:r>
          <w:rPr>
            <w:rFonts w:eastAsia="宋体"/>
            <w:szCs w:val="22"/>
            <w:lang w:eastAsia="zh-CN"/>
          </w:rPr>
          <w:t xml:space="preserve">LTM configuration. </w:t>
        </w:r>
      </w:ins>
    </w:p>
    <w:p w14:paraId="3283DE26" w14:textId="50514583" w:rsidR="007969CF" w:rsidRDefault="007969CF" w:rsidP="007969CF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21" w:author="Author" w:date="2023-09-07T15:23:00Z"/>
          <w:rFonts w:eastAsia="宋体"/>
          <w:szCs w:val="22"/>
          <w:lang w:eastAsia="zh-CN"/>
        </w:rPr>
      </w:pPr>
      <w:ins w:id="22" w:author="Author" w:date="2023-09-07T15:23:00Z">
        <w:del w:id="23" w:author="Lenovo" w:date="2023-09-07T15:30:00Z">
          <w:r w:rsidDel="00596EE1">
            <w:rPr>
              <w:rFonts w:eastAsia="宋体" w:hint="eastAsia"/>
              <w:lang w:val="en-US" w:eastAsia="zh-CN"/>
            </w:rPr>
            <w:delText>F</w:delText>
          </w:r>
          <w:r w:rsidDel="00596EE1">
            <w:rPr>
              <w:rFonts w:eastAsia="宋体"/>
              <w:lang w:val="en-US" w:eastAsia="zh-CN"/>
            </w:rPr>
            <w:delText>FS: whether it is DL RRC MESSAGE TRANSFER message or UE C</w:delText>
          </w:r>
          <w:r w:rsidRPr="00501BC2" w:rsidDel="00596EE1">
            <w:rPr>
              <w:rFonts w:eastAsia="宋体"/>
              <w:lang w:val="en-US" w:eastAsia="zh-CN"/>
            </w:rPr>
            <w:delText>ONTEXT MODIFICATION REQUEST</w:delText>
          </w:r>
          <w:r w:rsidDel="00596EE1">
            <w:rPr>
              <w:rFonts w:eastAsia="宋体"/>
              <w:lang w:val="en-US" w:eastAsia="zh-CN"/>
            </w:rPr>
            <w:delText xml:space="preserve"> message.</w:delText>
          </w:r>
        </w:del>
      </w:ins>
    </w:p>
    <w:p w14:paraId="07EE21C3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4" w:author="Author" w:date="2023-09-07T15:23:00Z"/>
          <w:rFonts w:eastAsia="Malgun Gothic"/>
          <w:szCs w:val="22"/>
        </w:rPr>
      </w:pPr>
      <w:ins w:id="25" w:author="Author" w:date="2023-09-07T15:23:00Z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5591F408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6" w:author="Author" w:date="2023-09-07T15:23:00Z"/>
          <w:rFonts w:eastAsia="宋体"/>
          <w:szCs w:val="22"/>
        </w:rPr>
      </w:pPr>
      <w:ins w:id="27" w:author="Author" w:date="2023-09-07T15:23:00Z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5B4BA79A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8" w:author="Author" w:date="2023-09-07T15:23:00Z"/>
          <w:rFonts w:eastAsia="宋体"/>
          <w:szCs w:val="22"/>
        </w:rPr>
      </w:pPr>
      <w:ins w:id="29" w:author="Author" w:date="2023-09-07T15:23:00Z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0069B0D7" w14:textId="0320E129" w:rsidR="007969CF" w:rsidRDefault="007969CF" w:rsidP="007969CF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30" w:author="Author" w:date="2023-09-07T15:23:00Z"/>
          <w:rFonts w:eastAsia="宋体"/>
          <w:lang w:val="en-US" w:eastAsia="zh-CN"/>
        </w:rPr>
      </w:pPr>
      <w:ins w:id="31" w:author="Author" w:date="2023-09-07T15:23:00Z">
        <w:del w:id="32" w:author="Lenovo" w:date="2023-09-07T15:30:00Z">
          <w:r w:rsidDel="00596EE1">
            <w:rPr>
              <w:rFonts w:eastAsia="宋体" w:hint="eastAsia"/>
              <w:lang w:val="en-US" w:eastAsia="zh-CN"/>
            </w:rPr>
            <w:delText>F</w:delText>
          </w:r>
          <w:r w:rsidDel="00596EE1">
            <w:rPr>
              <w:rFonts w:eastAsia="宋体"/>
              <w:lang w:val="en-US" w:eastAsia="zh-CN"/>
            </w:rPr>
            <w:delText>FS: whether it is UL RRC MESSAGE TRANSFER message or UE C</w:delText>
          </w:r>
          <w:r w:rsidRPr="00501BC2" w:rsidDel="00596EE1">
            <w:rPr>
              <w:rFonts w:eastAsia="宋体"/>
              <w:lang w:val="en-US" w:eastAsia="zh-CN"/>
            </w:rPr>
            <w:delText>ONTEXT MODIFICATION RESPONSE</w:delText>
          </w:r>
          <w:r w:rsidDel="00596EE1">
            <w:rPr>
              <w:rFonts w:eastAsia="宋体"/>
              <w:lang w:val="en-US" w:eastAsia="zh-CN"/>
            </w:rPr>
            <w:delText xml:space="preserve"> message.</w:delText>
          </w:r>
        </w:del>
      </w:ins>
    </w:p>
    <w:p w14:paraId="71B1DF2D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3" w:author="Author" w:date="2023-09-07T15:23:00Z"/>
          <w:rFonts w:eastAsia="宋体"/>
          <w:szCs w:val="22"/>
        </w:rPr>
      </w:pPr>
      <w:ins w:id="34" w:author="Author" w:date="2023-09-07T15:23:00Z">
        <w:r>
          <w:rPr>
            <w:lang w:val="en-US"/>
          </w:rPr>
          <w:t>Early synchronization is performed as specified in TS 38.300 [x].</w:t>
        </w:r>
      </w:ins>
    </w:p>
    <w:p w14:paraId="4FCBAE98" w14:textId="2AD94EC3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35" w:author="Author" w:date="2023-09-07T15:23:00Z"/>
          <w:rFonts w:eastAsia="宋体"/>
          <w:szCs w:val="22"/>
        </w:rPr>
      </w:pPr>
      <w:ins w:id="36" w:author="Author" w:date="2023-09-07T15:23:00Z">
        <w:r>
          <w:rPr>
            <w:rFonts w:ascii="Times" w:eastAsia="Malgun Gothic" w:hAnsi="Times"/>
            <w:szCs w:val="22"/>
          </w:rPr>
          <w:t xml:space="preserve">The UE sends the </w:t>
        </w:r>
        <w:del w:id="37" w:author="Lenovo" w:date="2023-09-07T15:28:00Z">
          <w:r w:rsidDel="008D3514">
            <w:rPr>
              <w:rFonts w:ascii="Times" w:eastAsia="宋体" w:hAnsi="Times" w:hint="eastAsia"/>
              <w:szCs w:val="22"/>
              <w:lang w:val="en-US" w:eastAsia="zh-CN"/>
            </w:rPr>
            <w:delText>lower layer</w:delText>
          </w:r>
        </w:del>
      </w:ins>
      <w:ins w:id="38" w:author="Lenovo" w:date="2023-09-07T15:28:00Z">
        <w:r w:rsidR="008D3514">
          <w:rPr>
            <w:rFonts w:ascii="Times" w:eastAsia="宋体" w:hAnsi="Times"/>
            <w:szCs w:val="22"/>
            <w:lang w:val="en-US" w:eastAsia="zh-CN"/>
          </w:rPr>
          <w:t>L1</w:t>
        </w:r>
      </w:ins>
      <w:ins w:id="39" w:author="Author" w:date="2023-09-07T15:23:00Z">
        <w:r>
          <w:rPr>
            <w:rFonts w:ascii="Times" w:eastAsia="Malgun Gothic" w:hAnsi="Times"/>
            <w:szCs w:val="22"/>
          </w:rPr>
          <w:t xml:space="preserve">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LTM.</w:t>
        </w:r>
      </w:ins>
    </w:p>
    <w:p w14:paraId="53F5DF00" w14:textId="77777777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0" w:author="Author" w:date="2023-09-07T15:23:00Z"/>
          <w:rFonts w:ascii="Times" w:eastAsia="Malgun Gothic" w:hAnsi="Times"/>
        </w:rPr>
      </w:pPr>
      <w:ins w:id="41" w:author="Author" w:date="2023-09-07T15:23:00Z">
        <w:r>
          <w:rPr>
            <w:rFonts w:ascii="Times" w:eastAsia="Malgun Gothic" w:hAnsi="Times"/>
          </w:rPr>
          <w:t xml:space="preserve">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 the LTM command to the UE.</w:t>
        </w:r>
        <w:r w:rsidRPr="007C63E3">
          <w:rPr>
            <w:rFonts w:ascii="Times" w:eastAsia="Malgun Gothic" w:hAnsi="Times"/>
          </w:rPr>
          <w:t xml:space="preserve"> </w:t>
        </w:r>
      </w:ins>
    </w:p>
    <w:p w14:paraId="1A78DE6A" w14:textId="77777777" w:rsidR="007969CF" w:rsidRDefault="007969CF" w:rsidP="007969CF">
      <w:pPr>
        <w:overflowPunct w:val="0"/>
        <w:autoSpaceDE w:val="0"/>
        <w:autoSpaceDN w:val="0"/>
        <w:adjustRightInd w:val="0"/>
        <w:spacing w:after="120" w:line="300" w:lineRule="auto"/>
        <w:ind w:firstLine="560"/>
        <w:jc w:val="both"/>
        <w:textAlignment w:val="baseline"/>
        <w:rPr>
          <w:ins w:id="42" w:author="Author" w:date="2023-09-07T15:23:00Z"/>
          <w:rFonts w:ascii="Times" w:eastAsia="宋体" w:hAnsi="Times"/>
          <w:lang w:val="en-US" w:eastAsia="zh-CN"/>
        </w:rPr>
      </w:pPr>
      <w:ins w:id="43" w:author="Author" w:date="2023-09-07T15:23:00Z">
        <w:r>
          <w:rPr>
            <w:rFonts w:ascii="Times" w:eastAsia="Malgun Gothic" w:hAnsi="Times" w:hint="eastAsia"/>
          </w:rPr>
          <w:t>Editor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note: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The </w:t>
        </w:r>
        <w:r>
          <w:rPr>
            <w:rFonts w:ascii="Times" w:eastAsia="宋体" w:hAnsi="Times" w:hint="eastAsia"/>
            <w:lang w:val="en-US" w:eastAsia="zh-CN"/>
          </w:rPr>
          <w:t>LTM</w:t>
        </w:r>
        <w:r>
          <w:rPr>
            <w:rFonts w:ascii="Times" w:eastAsia="Malgun Gothic" w:hAnsi="Times" w:hint="eastAsia"/>
          </w:rPr>
          <w:t xml:space="preserve"> command needs to be updated according to RAN2</w:t>
        </w:r>
        <w:r>
          <w:rPr>
            <w:rFonts w:ascii="Times" w:eastAsia="宋体" w:hAnsi="Times"/>
            <w:lang w:val="en-US" w:eastAsia="zh-CN"/>
          </w:rPr>
          <w:t>’</w:t>
        </w:r>
        <w:r>
          <w:rPr>
            <w:rFonts w:ascii="Times" w:eastAsia="Malgun Gothic" w:hAnsi="Times" w:hint="eastAsia"/>
          </w:rPr>
          <w:t>s discussion</w:t>
        </w:r>
        <w:r>
          <w:rPr>
            <w:rFonts w:ascii="Times" w:eastAsia="宋体" w:hAnsi="Times" w:hint="eastAsia"/>
            <w:lang w:val="en-US" w:eastAsia="zh-CN"/>
          </w:rPr>
          <w:t>.</w:t>
        </w:r>
      </w:ins>
    </w:p>
    <w:p w14:paraId="29F95310" w14:textId="6343AAA5" w:rsidR="007969CF" w:rsidRDefault="007969CF" w:rsidP="007969CF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44" w:author="Author" w:date="2023-09-07T15:23:00Z"/>
          <w:rFonts w:ascii="Times" w:eastAsia="Malgun Gothic" w:hAnsi="Times"/>
        </w:rPr>
      </w:pPr>
      <w:ins w:id="45" w:author="Author" w:date="2023-09-07T15:23:00Z"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-DU </w:t>
        </w:r>
        <w:r>
          <w:rPr>
            <w:rFonts w:ascii="Times" w:hAnsi="Times" w:hint="eastAsia"/>
            <w:lang w:val="en-US"/>
          </w:rPr>
          <w:t xml:space="preserve">sends the LTM CELL CHANGE NOTIFICATION message </w:t>
        </w:r>
        <w:r>
          <w:rPr>
            <w:rFonts w:ascii="Times" w:eastAsia="Malgun Gothic" w:hAnsi="Times"/>
          </w:rPr>
          <w:t xml:space="preserve">to </w:t>
        </w:r>
        <w:r>
          <w:rPr>
            <w:rFonts w:ascii="Times" w:eastAsia="Malgun Gothic" w:hAnsi="Times" w:hint="eastAsia"/>
          </w:rPr>
          <w:t xml:space="preserve">the </w:t>
        </w:r>
        <w:proofErr w:type="spellStart"/>
        <w:r>
          <w:rPr>
            <w:rFonts w:ascii="Times" w:eastAsia="Malgun Gothic" w:hAnsi="Times" w:hint="eastAsia"/>
          </w:rPr>
          <w:t>gNB</w:t>
        </w:r>
        <w:proofErr w:type="spellEnd"/>
        <w:r>
          <w:rPr>
            <w:rFonts w:ascii="Times" w:eastAsia="Malgun Gothic" w:hAnsi="Times" w:hint="eastAsia"/>
          </w:rPr>
          <w:t xml:space="preserve">-CU </w:t>
        </w:r>
        <w:r>
          <w:rPr>
            <w:rFonts w:ascii="Times" w:hAnsi="Times" w:hint="eastAsia"/>
            <w:lang w:val="en-US"/>
          </w:rPr>
          <w:t>to indicate</w:t>
        </w:r>
        <w:r>
          <w:rPr>
            <w:rFonts w:ascii="Times" w:hAnsi="Times"/>
            <w:lang w:val="en-US"/>
          </w:rPr>
          <w:t xml:space="preserve"> </w:t>
        </w:r>
        <w:r>
          <w:rPr>
            <w:rFonts w:ascii="Times" w:eastAsia="Malgun Gothic" w:hAnsi="Times" w:hint="eastAsia"/>
          </w:rPr>
          <w:t xml:space="preserve">the initiation of the </w:t>
        </w:r>
        <w:r>
          <w:rPr>
            <w:rFonts w:ascii="Times" w:eastAsia="Malgun Gothic" w:hAnsi="Times"/>
          </w:rPr>
          <w:t xml:space="preserve">LTM </w:t>
        </w:r>
        <w:r>
          <w:rPr>
            <w:rFonts w:ascii="Times" w:eastAsia="Malgun Gothic" w:hAnsi="Times" w:hint="eastAsia"/>
          </w:rPr>
          <w:t>command to the UE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  <w:r>
          <w:rPr>
            <w:rFonts w:ascii="Times" w:eastAsia="Malgun Gothic" w:hAnsi="Times" w:hint="eastAsia"/>
          </w:rPr>
          <w:t xml:space="preserve">including the </w:t>
        </w:r>
        <w:r>
          <w:rPr>
            <w:rFonts w:ascii="Times" w:eastAsia="Malgun Gothic" w:hAnsi="Times"/>
          </w:rPr>
          <w:t>t</w:t>
        </w:r>
        <w:r>
          <w:rPr>
            <w:rFonts w:ascii="Times" w:eastAsia="Malgun Gothic" w:hAnsi="Times" w:hint="eastAsia"/>
          </w:rPr>
          <w:t>arget cell ID</w:t>
        </w:r>
        <w:r>
          <w:rPr>
            <w:rFonts w:ascii="Times" w:eastAsia="Malgun Gothic" w:hAnsi="Times"/>
          </w:rPr>
          <w:t xml:space="preserve"> and the selected beam</w:t>
        </w:r>
      </w:ins>
      <w:ins w:id="46" w:author="Lenovo" w:date="2023-09-07T15:38:00Z">
        <w:r w:rsidR="00503CB3">
          <w:rPr>
            <w:rFonts w:ascii="Times" w:eastAsia="Malgun Gothic" w:hAnsi="Times"/>
          </w:rPr>
          <w:t xml:space="preserve"> information</w:t>
        </w:r>
      </w:ins>
      <w:ins w:id="47" w:author="Author" w:date="2023-09-07T15:23:00Z">
        <w:del w:id="48" w:author="Lenovo" w:date="2023-09-07T15:28:00Z">
          <w:r w:rsidDel="008D3514">
            <w:rPr>
              <w:rFonts w:ascii="Times" w:eastAsia="Malgun Gothic" w:hAnsi="Times"/>
            </w:rPr>
            <w:delText xml:space="preserve"> (</w:delText>
          </w:r>
          <w:r w:rsidDel="008D3514">
            <w:rPr>
              <w:rFonts w:ascii="Times" w:eastAsia="Malgun Gothic" w:hAnsi="Times"/>
              <w:color w:val="FF0000"/>
            </w:rPr>
            <w:delText>FFS</w:delText>
          </w:r>
          <w:r w:rsidDel="008D3514">
            <w:rPr>
              <w:rFonts w:ascii="Times" w:eastAsia="Malgun Gothic" w:hAnsi="Times"/>
            </w:rPr>
            <w:delText>)</w:delText>
          </w:r>
        </w:del>
        <w:r>
          <w:rPr>
            <w:rFonts w:ascii="Times" w:eastAsia="Malgun Gothic" w:hAnsi="Times" w:hint="eastAsia"/>
          </w:rPr>
          <w:t>.</w:t>
        </w:r>
        <w:r>
          <w:rPr>
            <w:rFonts w:ascii="Times" w:eastAsia="宋体" w:hAnsi="Times" w:hint="eastAsia"/>
            <w:lang w:val="en-US" w:eastAsia="zh-CN"/>
          </w:rPr>
          <w:t xml:space="preserve"> </w:t>
        </w:r>
      </w:ins>
    </w:p>
    <w:p w14:paraId="5CF45C63" w14:textId="77777777" w:rsidR="007969CF" w:rsidRDefault="007969CF" w:rsidP="007969CF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9" w:author="Author" w:date="2023-09-07T15:23:00Z"/>
          <w:rFonts w:ascii="Times" w:eastAsia="Malgun Gothic" w:hAnsi="Times"/>
        </w:rPr>
      </w:pPr>
      <w:ins w:id="50" w:author="Author" w:date="2023-09-07T15:23:00Z">
        <w:r>
          <w:rPr>
            <w:rFonts w:ascii="Times" w:eastAsia="Malgun Gothic" w:hAnsi="Times"/>
          </w:rPr>
          <w:t xml:space="preserve">FFS: </w:t>
        </w:r>
        <w:r>
          <w:rPr>
            <w:rFonts w:eastAsia="宋体"/>
            <w:lang w:val="en-US" w:eastAsia="zh-CN"/>
          </w:rPr>
          <w:t>H</w:t>
        </w:r>
        <w:r>
          <w:rPr>
            <w:rFonts w:eastAsia="Malgun Gothic"/>
          </w:rPr>
          <w:t xml:space="preserve">ow 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>-DU detects the UE access</w:t>
        </w:r>
        <w:r>
          <w:rPr>
            <w:rFonts w:ascii="Times" w:eastAsia="Malgun Gothic" w:hAnsi="Times"/>
          </w:rPr>
          <w:t>.</w:t>
        </w:r>
      </w:ins>
    </w:p>
    <w:p w14:paraId="2589180F" w14:textId="77777777" w:rsidR="007969CF" w:rsidRDefault="007969CF" w:rsidP="007969CF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1" w:author="Author" w:date="2023-09-07T15:23:00Z"/>
          <w:rFonts w:ascii="Times" w:eastAsia="Malgun Gothic" w:hAnsi="Times"/>
        </w:rPr>
      </w:pPr>
      <w:ins w:id="52" w:author="Author" w:date="2023-09-07T15:23:00Z">
        <w:r>
          <w:rPr>
            <w:rFonts w:eastAsia="Malgun Gothic"/>
          </w:rPr>
          <w:t xml:space="preserve">The target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 xml:space="preserve">-DU sends the ACCESS SUCCESS message to the </w:t>
        </w:r>
        <w:proofErr w:type="spellStart"/>
        <w:r>
          <w:rPr>
            <w:rFonts w:eastAsia="Malgun Gothic"/>
          </w:rPr>
          <w:t>gNB</w:t>
        </w:r>
        <w:proofErr w:type="spellEnd"/>
        <w:r>
          <w:rPr>
            <w:rFonts w:eastAsia="Malgun Gothic"/>
          </w:rPr>
          <w:t>-CU with the target Cell ID</w:t>
        </w:r>
        <w:r>
          <w:rPr>
            <w:rFonts w:ascii="Times" w:eastAsia="Malgun Gothic" w:hAnsi="Times"/>
          </w:rPr>
          <w:t>.</w:t>
        </w:r>
      </w:ins>
    </w:p>
    <w:p w14:paraId="176CC5FA" w14:textId="77777777" w:rsidR="007969CF" w:rsidRDefault="007969CF" w:rsidP="007969CF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3" w:author="Author" w:date="2023-09-07T15:23:00Z"/>
          <w:rFonts w:ascii="Times" w:eastAsia="Malgun Gothic" w:hAnsi="Times"/>
        </w:rPr>
      </w:pPr>
      <w:ins w:id="54" w:author="Author" w:date="2023-09-07T15:23:00Z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</w:t>
        </w:r>
        <w:r>
          <w:rPr>
            <w:rFonts w:eastAsia="Malgun Gothic"/>
          </w:rPr>
          <w:t>CONTEXT MODIFICATION</w:t>
        </w:r>
        <w:r>
          <w:rPr>
            <w:rFonts w:ascii="Times" w:eastAsia="Malgun Gothic" w:hAnsi="Times"/>
          </w:rPr>
          <w:t xml:space="preserve">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to release the resources of prepared cells.</w:t>
        </w:r>
      </w:ins>
    </w:p>
    <w:p w14:paraId="42F3C915" w14:textId="77777777" w:rsidR="007969CF" w:rsidRDefault="007969CF" w:rsidP="007969CF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5" w:author="Author" w:date="2023-09-07T15:23:00Z"/>
          <w:rFonts w:ascii="Times" w:eastAsia="Malgun Gothic" w:hAnsi="Times"/>
        </w:rPr>
      </w:pPr>
      <w:ins w:id="56" w:author="Author" w:date="2023-09-07T15:23:00Z">
        <w:r>
          <w:rPr>
            <w:rFonts w:ascii="Times" w:eastAsia="Malgun Gothic" w:hAnsi="Times"/>
          </w:rPr>
          <w:t xml:space="preserve"> </w:t>
        </w:r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1D760C7D" w14:textId="77777777" w:rsidR="007969CF" w:rsidRDefault="007969CF" w:rsidP="007969CF">
      <w:pPr>
        <w:jc w:val="center"/>
        <w:rPr>
          <w:ins w:id="57" w:author="Author" w:date="2023-09-07T15:23:00Z"/>
          <w:b/>
          <w:noProof/>
          <w:color w:val="FF0000"/>
          <w:highlight w:val="yellow"/>
          <w:lang w:eastAsia="zh-CN"/>
        </w:rPr>
      </w:pPr>
    </w:p>
    <w:p w14:paraId="0D0D8399" w14:textId="77777777" w:rsidR="00D47A66" w:rsidRPr="00D47A66" w:rsidRDefault="00D47A66" w:rsidP="00D47A66">
      <w:p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rFonts w:ascii="Times" w:eastAsia="Malgun Gothic" w:hAnsi="Times"/>
        </w:rPr>
      </w:pPr>
    </w:p>
    <w:p w14:paraId="22E40E52" w14:textId="77777777" w:rsidR="00BD1CB4" w:rsidRDefault="00BD1CB4" w:rsidP="00BD1CB4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220620E7" w14:textId="77777777" w:rsidR="00BD1CB4" w:rsidRDefault="00BD1CB4" w:rsidP="00BD1CB4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602911D6" w14:textId="77777777" w:rsidR="00BD1CB4" w:rsidRDefault="00BD1CB4" w:rsidP="00BD1CB4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530AF903" w14:textId="77777777" w:rsidR="00B37348" w:rsidRDefault="00B37348" w:rsidP="00B3734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Author" w:date="2023-09-07T15:23:00Z"/>
          <w:rFonts w:ascii="Arial" w:hAnsi="Arial"/>
          <w:sz w:val="24"/>
          <w:lang w:eastAsia="ja-JP"/>
        </w:rPr>
      </w:pPr>
      <w:ins w:id="59" w:author="Author" w:date="2023-09-07T15:23:00Z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>-DU LTM</w:t>
        </w:r>
      </w:ins>
    </w:p>
    <w:p w14:paraId="66FFB749" w14:textId="77777777" w:rsidR="00B37348" w:rsidRDefault="00B37348" w:rsidP="00B37348">
      <w:pPr>
        <w:overflowPunct w:val="0"/>
        <w:autoSpaceDE w:val="0"/>
        <w:autoSpaceDN w:val="0"/>
        <w:adjustRightInd w:val="0"/>
        <w:textAlignment w:val="baseline"/>
        <w:rPr>
          <w:ins w:id="60" w:author="Author" w:date="2023-09-07T15:23:00Z"/>
          <w:rFonts w:eastAsia="宋体"/>
          <w:b/>
          <w:bCs/>
          <w:lang w:val="en-US" w:eastAsia="zh-CN"/>
        </w:rPr>
      </w:pPr>
      <w:ins w:id="61" w:author="Author" w:date="2023-09-07T15:23:00Z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within the same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during NR operation for LTM.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LTM procedure for intra-NR.</w:t>
        </w:r>
      </w:ins>
    </w:p>
    <w:p w14:paraId="7B276B7E" w14:textId="77777777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2" w:author="Author" w:date="2023-09-07T15:23:00Z"/>
          <w:rFonts w:eastAsia="等线"/>
          <w:bCs/>
          <w:noProof/>
          <w:sz w:val="18"/>
        </w:rPr>
      </w:pPr>
    </w:p>
    <w:p w14:paraId="3253CA45" w14:textId="77777777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3" w:author="Author" w:date="2023-09-07T15:23:00Z"/>
          <w:rFonts w:eastAsia="等线"/>
          <w:bCs/>
          <w:sz w:val="18"/>
        </w:rPr>
      </w:pPr>
    </w:p>
    <w:p w14:paraId="53837888" w14:textId="77777777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4" w:author="Author" w:date="2023-09-07T15:23:00Z"/>
          <w:rFonts w:eastAsia="宋体"/>
          <w:b/>
          <w:bCs/>
          <w:lang w:val="en-US" w:eastAsia="zh-CN"/>
        </w:rPr>
      </w:pPr>
      <w:ins w:id="65" w:author="Author" w:date="2023-09-07T15:23:00Z">
        <w:r>
          <w:rPr>
            <w:rFonts w:eastAsia="等线"/>
            <w:bCs/>
            <w:sz w:val="18"/>
          </w:rPr>
          <w:object w:dxaOrig="9969" w:dyaOrig="13669" w14:anchorId="1860C24E">
            <v:shape id="_x0000_i1026" type="#_x0000_t75" style="width:481.8pt;height:660pt" o:ole="">
              <v:imagedata r:id="rId11" o:title=""/>
            </v:shape>
            <o:OLEObject Type="Embed" ProgID="Mscgen.Chart" ShapeID="_x0000_i1026" DrawAspect="Content" ObjectID="_1757399976" r:id="rId12"/>
          </w:object>
        </w:r>
      </w:ins>
    </w:p>
    <w:p w14:paraId="75B3CD79" w14:textId="77777777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6" w:author="Author" w:date="2023-09-07T15:23:00Z"/>
          <w:rFonts w:eastAsia="宋体"/>
          <w:b/>
          <w:bCs/>
          <w:lang w:val="en-US" w:eastAsia="zh-CN"/>
        </w:rPr>
      </w:pPr>
      <w:ins w:id="67" w:author="Author" w:date="2023-09-07T15:23:00Z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LTM</w:t>
        </w:r>
      </w:ins>
    </w:p>
    <w:p w14:paraId="0DDE9385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ins w:id="68" w:author="Author" w:date="2023-09-07T15:23:00Z"/>
          <w:rFonts w:eastAsia="宋体"/>
          <w:lang w:val="en-US" w:eastAsia="zh-CN"/>
        </w:rPr>
      </w:pPr>
      <w:ins w:id="69" w:author="Author" w:date="2023-09-07T15:23:00Z">
        <w:r>
          <w:rPr>
            <w:rFonts w:eastAsia="宋体"/>
            <w:lang w:val="en-US" w:eastAsia="zh-CN"/>
          </w:rPr>
          <w:lastRenderedPageBreak/>
          <w:t xml:space="preserve">1. </w:t>
        </w:r>
        <w:r w:rsidRPr="003005F8">
          <w:rPr>
            <w:rFonts w:eastAsia="宋体"/>
            <w:lang w:val="en-US" w:eastAsia="zh-CN"/>
          </w:rPr>
          <w:t xml:space="preserve">The UE sends a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(L3 measurement result </w:t>
        </w:r>
        <w:r w:rsidRPr="00FB6F01">
          <w:rPr>
            <w:rFonts w:eastAsia="宋体"/>
            <w:lang w:val="en-US" w:eastAsia="zh-CN"/>
          </w:rPr>
          <w:t>FFS</w:t>
        </w:r>
        <w:r w:rsidRPr="003005F8">
          <w:rPr>
            <w:rFonts w:eastAsia="宋体"/>
            <w:lang w:val="en-US" w:eastAsia="zh-CN"/>
          </w:rPr>
          <w:t xml:space="preserve">)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containing</w:t>
        </w:r>
        <w:del w:id="70" w:author="Lenovo" w:date="2023-09-07T15:43:00Z">
          <w:r w:rsidRPr="003005F8" w:rsidDel="00175664">
            <w:rPr>
              <w:rFonts w:eastAsia="宋体"/>
              <w:lang w:val="en-US" w:eastAsia="zh-CN"/>
            </w:rPr>
            <w:delText xml:space="preserve"> </w:delText>
          </w:r>
        </w:del>
        <w:r w:rsidRPr="003005F8">
          <w:rPr>
            <w:rFonts w:eastAsia="宋体"/>
            <w:lang w:val="en-US" w:eastAsia="zh-CN"/>
          </w:rPr>
          <w:t xml:space="preserve"> measurements of neighboring cells.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 w:rsidRPr="003005F8">
          <w:rPr>
            <w:rFonts w:eastAsia="宋体"/>
            <w:i/>
            <w:lang w:val="en-US" w:eastAsia="zh-CN"/>
          </w:rPr>
          <w:t>MeasurementReport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-CU. </w:t>
        </w:r>
      </w:ins>
    </w:p>
    <w:p w14:paraId="2ECE12D5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71" w:author="Author" w:date="2023-09-07T15:23:00Z"/>
          <w:rFonts w:eastAsia="宋体"/>
          <w:lang w:val="en-US" w:eastAsia="zh-CN"/>
        </w:rPr>
      </w:pPr>
      <w:ins w:id="72" w:author="Author" w:date="2023-09-07T15:23:00Z">
        <w:r>
          <w:rPr>
            <w:rFonts w:eastAsia="宋体"/>
            <w:lang w:val="en-US" w:eastAsia="zh-CN"/>
          </w:rPr>
          <w:t xml:space="preserve">2. </w:t>
        </w:r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determines to initiate </w:t>
        </w:r>
        <w:r>
          <w:rPr>
            <w:rFonts w:eastAsia="宋体"/>
            <w:lang w:val="en-US" w:eastAsia="zh-CN"/>
          </w:rPr>
          <w:t>LTM</w:t>
        </w:r>
        <w:r w:rsidRPr="003005F8">
          <w:rPr>
            <w:rFonts w:eastAsia="宋体"/>
            <w:lang w:val="en-US" w:eastAsia="zh-CN"/>
          </w:rPr>
          <w:t xml:space="preserve"> configuration. </w:t>
        </w:r>
      </w:ins>
    </w:p>
    <w:p w14:paraId="32B55417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3" w:author="Author" w:date="2023-09-07T15:23:00Z"/>
          <w:rFonts w:eastAsia="宋体"/>
          <w:lang w:val="en-US" w:eastAsia="zh-CN"/>
        </w:rPr>
      </w:pPr>
      <w:ins w:id="74" w:author="Author" w:date="2023-09-07T15:23:00Z">
        <w:r>
          <w:rPr>
            <w:rFonts w:eastAsia="宋体"/>
            <w:lang w:val="en-US" w:eastAsia="zh-CN"/>
          </w:rPr>
          <w:t xml:space="preserve">3. </w:t>
        </w:r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containing </w:t>
        </w:r>
        <w:r>
          <w:rPr>
            <w:rFonts w:eastAsia="宋体" w:hint="eastAsia"/>
            <w:lang w:val="en-US" w:eastAsia="zh-CN"/>
          </w:rPr>
          <w:t>one</w:t>
        </w:r>
        <w:r w:rsidRPr="003005F8">
          <w:rPr>
            <w:rFonts w:eastAsia="宋体"/>
            <w:lang w:val="en-US" w:eastAsia="zh-CN"/>
          </w:rPr>
          <w:t xml:space="preserve"> target candidate cell</w:t>
        </w:r>
        <w:r>
          <w:rPr>
            <w:rFonts w:eastAsia="宋体"/>
            <w:lang w:val="en-US" w:eastAsia="zh-CN"/>
          </w:rPr>
          <w:t xml:space="preserve"> ID</w:t>
        </w:r>
        <w:r w:rsidRPr="003005F8">
          <w:rPr>
            <w:rFonts w:eastAsia="宋体"/>
            <w:lang w:val="en-US" w:eastAsia="zh-CN"/>
          </w:rPr>
          <w:t xml:space="preserve">. </w:t>
        </w:r>
        <w:r>
          <w:rPr>
            <w:rFonts w:eastAsia="宋体" w:hint="eastAsia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-CU indicates the source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-DU ID, and requests PRACH resources from the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-DU.</w:t>
        </w:r>
      </w:ins>
    </w:p>
    <w:p w14:paraId="7167C09B" w14:textId="48019E64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5" w:author="Author" w:date="2023-09-07T15:23:00Z"/>
          <w:rFonts w:eastAsia="宋体"/>
          <w:iCs/>
          <w:lang w:val="en-US" w:eastAsia="zh-CN"/>
        </w:rPr>
      </w:pPr>
      <w:ins w:id="76" w:author="Author" w:date="2023-09-07T15:23:00Z">
        <w:r>
          <w:rPr>
            <w:rFonts w:eastAsia="宋体"/>
            <w:lang w:val="en-US" w:eastAsia="zh-CN"/>
          </w:rPr>
          <w:t xml:space="preserve">4. </w:t>
        </w:r>
        <w:r w:rsidRPr="003005F8">
          <w:rPr>
            <w:rFonts w:eastAsia="宋体"/>
            <w:lang w:val="en-US" w:eastAsia="zh-CN"/>
          </w:rPr>
          <w:t xml:space="preserve">If the candidate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accepts the request of LTM configuration, it responds with a UE CONTEXT SETUP RESPONSE message including the </w:t>
        </w:r>
        <w:r w:rsidRPr="003005F8">
          <w:rPr>
            <w:rFonts w:eastAsia="宋体"/>
            <w:szCs w:val="22"/>
            <w:lang w:val="en-US" w:eastAsia="zh-CN"/>
          </w:rPr>
          <w:t xml:space="preserve">generated lower layer RRC configuration </w:t>
        </w:r>
        <w:r>
          <w:rPr>
            <w:rFonts w:eastAsia="宋体" w:hint="eastAsia"/>
            <w:szCs w:val="22"/>
            <w:lang w:val="en-US" w:eastAsia="zh-CN"/>
          </w:rPr>
          <w:t xml:space="preserve">(e.g., </w:t>
        </w:r>
        <w:bookmarkStart w:id="77" w:name="OLE_LINK3"/>
        <w:r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77"/>
        <w:r>
          <w:rPr>
            <w:rFonts w:eastAsia="宋体" w:hint="eastAsia"/>
            <w:szCs w:val="22"/>
            <w:lang w:val="en-US" w:eastAsia="zh-CN"/>
          </w:rPr>
          <w:t>)</w:t>
        </w:r>
        <w:r>
          <w:rPr>
            <w:rFonts w:eastAsia="宋体"/>
            <w:szCs w:val="22"/>
            <w:lang w:val="en-US" w:eastAsia="zh-CN"/>
          </w:rPr>
          <w:t xml:space="preserve"> and </w:t>
        </w:r>
        <w:r>
          <w:rPr>
            <w:rFonts w:eastAsia="宋体" w:hint="eastAsia"/>
            <w:szCs w:val="22"/>
            <w:lang w:val="en-US" w:eastAsia="zh-CN"/>
          </w:rPr>
          <w:t>the RS configuration</w:t>
        </w:r>
        <w:del w:id="78" w:author="Lenovo" w:date="2023-09-07T15:34:00Z">
          <w:r w:rsidDel="000C41A7">
            <w:rPr>
              <w:rFonts w:eastAsia="宋体" w:hint="eastAsia"/>
              <w:szCs w:val="22"/>
              <w:lang w:val="en-US" w:eastAsia="zh-CN"/>
            </w:rPr>
            <w:delText xml:space="preserve"> (</w:delText>
          </w:r>
          <w:r w:rsidRPr="00476C7B" w:rsidDel="000C41A7">
            <w:rPr>
              <w:rFonts w:eastAsia="宋体"/>
              <w:color w:val="FF0000"/>
              <w:szCs w:val="22"/>
              <w:lang w:val="en-US" w:eastAsia="zh-CN"/>
            </w:rPr>
            <w:delText>FFS</w:delText>
          </w:r>
          <w:r w:rsidDel="000C41A7">
            <w:rPr>
              <w:rFonts w:eastAsia="宋体" w:hint="eastAsia"/>
              <w:szCs w:val="22"/>
              <w:lang w:val="en-US" w:eastAsia="zh-CN"/>
            </w:rPr>
            <w:delText>)</w:delText>
          </w:r>
        </w:del>
        <w:r>
          <w:rPr>
            <w:rFonts w:eastAsia="宋体"/>
            <w:szCs w:val="22"/>
            <w:lang w:val="en-US" w:eastAsia="zh-CN"/>
          </w:rPr>
          <w:t xml:space="preserve"> </w:t>
        </w:r>
        <w:r w:rsidRPr="003005F8">
          <w:rPr>
            <w:rFonts w:eastAsia="宋体"/>
            <w:szCs w:val="22"/>
            <w:lang w:val="en-US" w:eastAsia="zh-CN"/>
          </w:rPr>
          <w:t>for the</w:t>
        </w:r>
        <w:r w:rsidRPr="003005F8">
          <w:rPr>
            <w:rFonts w:eastAsia="宋体"/>
            <w:iCs/>
            <w:lang w:val="en-US" w:eastAsia="zh-CN"/>
          </w:rPr>
          <w:t xml:space="preserve"> accepted target candidate cell.</w:t>
        </w:r>
      </w:ins>
    </w:p>
    <w:p w14:paraId="3454FABD" w14:textId="77777777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9" w:author="Author" w:date="2023-09-07T15:23:00Z"/>
          <w:rFonts w:eastAsia="宋体"/>
          <w:lang w:val="en-US" w:eastAsia="zh-CN"/>
        </w:rPr>
      </w:pPr>
      <w:ins w:id="80" w:author="Author" w:date="2023-09-07T15:23:00Z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-CU sends a UE CONTEXT MODIFICATION REQUEST message to the source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including the collected </w:t>
        </w:r>
        <w:r>
          <w:rPr>
            <w:rFonts w:eastAsia="宋体"/>
            <w:lang w:val="en-US" w:eastAsia="zh-CN"/>
          </w:rPr>
          <w:t>RS</w:t>
        </w:r>
        <w:r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>
          <w:rPr>
            <w:rFonts w:eastAsia="宋体"/>
            <w:lang w:val="en-US" w:eastAsia="zh-CN"/>
          </w:rPr>
          <w:t xml:space="preserve">(s) in other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-DUs</w:t>
        </w:r>
        <w:r>
          <w:rPr>
            <w:rFonts w:eastAsia="宋体" w:hint="eastAsia"/>
            <w:lang w:val="en-US" w:eastAsia="zh-CN"/>
          </w:rPr>
          <w:t xml:space="preserve">. </w:t>
        </w:r>
      </w:ins>
    </w:p>
    <w:p w14:paraId="3B23E506" w14:textId="1E372106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1" w:author="Author" w:date="2023-09-07T15:23:00Z"/>
          <w:rFonts w:eastAsia="宋体"/>
          <w:lang w:val="en-US" w:eastAsia="zh-CN"/>
        </w:rPr>
      </w:pPr>
      <w:ins w:id="82" w:author="Author" w:date="2023-09-07T15:23:00Z">
        <w:r>
          <w:rPr>
            <w:rFonts w:eastAsia="宋体"/>
            <w:lang w:val="en-US" w:eastAsia="zh-CN"/>
          </w:rPr>
          <w:t xml:space="preserve">6. </w:t>
        </w:r>
        <w:r>
          <w:rPr>
            <w:rFonts w:eastAsia="宋体" w:hint="eastAsia"/>
            <w:lang w:val="en-US" w:eastAsia="zh-CN"/>
          </w:rPr>
          <w:t xml:space="preserve">The source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-DU responds with a UE CONTEXT MODIFICATION RESPONSE message </w:t>
        </w:r>
        <w:r>
          <w:rPr>
            <w:rFonts w:eastAsia="宋体"/>
            <w:lang w:val="en-US" w:eastAsia="zh-CN"/>
          </w:rPr>
          <w:t>which may include</w:t>
        </w:r>
        <w:r>
          <w:rPr>
            <w:rFonts w:eastAsia="宋体" w:hint="eastAsia"/>
            <w:lang w:val="en-US" w:eastAsia="zh-CN"/>
          </w:rPr>
          <w:t xml:space="preserve"> the RS configuration of the source cell</w:t>
        </w:r>
        <w:r>
          <w:rPr>
            <w:rFonts w:eastAsia="宋体"/>
            <w:lang w:val="en-US" w:eastAsia="zh-CN"/>
          </w:rPr>
          <w:t xml:space="preserve"> (</w:t>
        </w:r>
        <w:r w:rsidRPr="00476C7B">
          <w:rPr>
            <w:rFonts w:eastAsia="宋体"/>
            <w:lang w:val="en-US" w:eastAsia="zh-CN"/>
          </w:rPr>
          <w:t>FFS</w:t>
        </w:r>
        <w:r>
          <w:rPr>
            <w:rFonts w:eastAsia="宋体"/>
            <w:lang w:val="en-US" w:eastAsia="zh-CN"/>
          </w:rPr>
          <w:t>),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prepared </w:t>
        </w:r>
        <w:r>
          <w:rPr>
            <w:rFonts w:eastAsia="宋体" w:hint="eastAsia"/>
            <w:lang w:val="en-US" w:eastAsia="zh-CN"/>
          </w:rPr>
          <w:t>candidate cells (</w:t>
        </w:r>
        <w:r w:rsidRPr="00476C7B"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>the generated CSI resource configuration</w:t>
        </w:r>
        <w:del w:id="83" w:author="Lenovo" w:date="2023-09-07T15:35:00Z">
          <w:r w:rsidDel="000C41A7">
            <w:rPr>
              <w:rFonts w:eastAsia="宋体"/>
              <w:lang w:val="en-US" w:eastAsia="zh-CN"/>
            </w:rPr>
            <w:delText xml:space="preserve"> </w:delText>
          </w:r>
          <w:r w:rsidDel="000C41A7">
            <w:rPr>
              <w:rFonts w:eastAsia="宋体" w:hint="eastAsia"/>
              <w:lang w:val="en-US" w:eastAsia="zh-CN"/>
            </w:rPr>
            <w:delText>(</w:delText>
          </w:r>
          <w:r w:rsidRPr="00F02EDC" w:rsidDel="000C41A7">
            <w:rPr>
              <w:rFonts w:eastAsia="宋体"/>
              <w:color w:val="FF0000"/>
              <w:lang w:val="en-US" w:eastAsia="zh-CN"/>
            </w:rPr>
            <w:delText>FFS</w:delText>
          </w:r>
          <w:r w:rsidDel="000C41A7">
            <w:rPr>
              <w:rFonts w:eastAsia="宋体" w:hint="eastAsia"/>
              <w:lang w:val="en-US" w:eastAsia="zh-CN"/>
            </w:rPr>
            <w:delText>)</w:delText>
          </w:r>
        </w:del>
        <w:r>
          <w:rPr>
            <w:rFonts w:eastAsia="宋体" w:hint="eastAsia"/>
            <w:lang w:val="en-US" w:eastAsia="zh-CN"/>
          </w:rPr>
          <w:t>.</w:t>
        </w:r>
      </w:ins>
    </w:p>
    <w:p w14:paraId="6B15F224" w14:textId="78799534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4" w:author="Author" w:date="2023-09-07T15:23:00Z"/>
          <w:rFonts w:eastAsia="宋体"/>
          <w:lang w:val="en-US" w:eastAsia="zh-CN"/>
        </w:rPr>
      </w:pPr>
      <w:ins w:id="85" w:author="Author" w:date="2023-09-07T15:23:00Z">
        <w:r>
          <w:rPr>
            <w:rFonts w:eastAsia="宋体"/>
            <w:lang w:val="en-US" w:eastAsia="zh-CN"/>
          </w:rPr>
          <w:t xml:space="preserve">7. </w:t>
        </w:r>
        <w:r>
          <w:rPr>
            <w:rFonts w:eastAsia="宋体" w:hint="eastAsia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-CU sends a UE CONTEXT MODIFICATION REQUEST message to the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containing</w:t>
        </w:r>
        <w:del w:id="86" w:author="Lenovo" w:date="2023-09-07T15:35:00Z">
          <w:r w:rsidDel="000C41A7">
            <w:rPr>
              <w:rFonts w:eastAsia="宋体" w:hint="eastAsia"/>
              <w:lang w:val="en-US" w:eastAsia="zh-CN"/>
            </w:rPr>
            <w:delText xml:space="preserve"> </w:delText>
          </w:r>
        </w:del>
        <w:r>
          <w:rPr>
            <w:rFonts w:eastAsia="宋体" w:hint="eastAsia"/>
            <w:lang w:val="en-US" w:eastAsia="zh-CN"/>
          </w:rPr>
          <w:t xml:space="preserve"> the </w:t>
        </w:r>
        <w:r>
          <w:rPr>
            <w:rFonts w:eastAsia="宋体"/>
            <w:lang w:val="en-US" w:eastAsia="zh-CN"/>
          </w:rPr>
          <w:t xml:space="preserve">cell ID(s) of the prepared </w:t>
        </w:r>
        <w:r>
          <w:rPr>
            <w:rFonts w:eastAsia="宋体" w:hint="eastAsia"/>
            <w:lang w:val="en-US" w:eastAsia="zh-CN"/>
          </w:rPr>
          <w:t>candidate cell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and associated RS configuration </w:t>
        </w:r>
      </w:ins>
      <w:ins w:id="87" w:author="Lenovo" w:date="2023-09-07T15:36:00Z">
        <w:r w:rsidR="000C41A7">
          <w:rPr>
            <w:rFonts w:eastAsia="宋体"/>
            <w:lang w:val="en-US" w:eastAsia="zh-CN"/>
          </w:rPr>
          <w:t xml:space="preserve">and TCI state configuration </w:t>
        </w:r>
      </w:ins>
      <w:ins w:id="88" w:author="Author" w:date="2023-09-07T15:23:00Z">
        <w:r>
          <w:rPr>
            <w:rFonts w:eastAsia="宋体"/>
            <w:lang w:val="en-US" w:eastAsia="zh-CN"/>
          </w:rPr>
          <w:t xml:space="preserve">for each candidate cell </w:t>
        </w:r>
        <w:r>
          <w:rPr>
            <w:rFonts w:eastAsia="宋体" w:hint="eastAsia"/>
            <w:lang w:val="en-US" w:eastAsia="zh-CN"/>
          </w:rPr>
          <w:t xml:space="preserve">in other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>-DU</w:t>
        </w:r>
        <w:r>
          <w:rPr>
            <w:rFonts w:eastAsia="宋体"/>
            <w:lang w:val="en-US" w:eastAsia="zh-CN"/>
          </w:rPr>
          <w:t>(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)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</w:ins>
    </w:p>
    <w:p w14:paraId="43F73C8C" w14:textId="77777777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 w:firstLine="284"/>
        <w:jc w:val="both"/>
        <w:textAlignment w:val="baseline"/>
        <w:rPr>
          <w:ins w:id="89" w:author="Author" w:date="2023-09-07T15:23:00Z"/>
          <w:rFonts w:eastAsia="宋体"/>
          <w:lang w:val="en-US" w:eastAsia="zh-CN"/>
        </w:rPr>
      </w:pPr>
      <w:ins w:id="90" w:author="Author" w:date="2023-09-07T15:23:00Z">
        <w:r>
          <w:rPr>
            <w:rFonts w:eastAsia="宋体"/>
            <w:lang w:val="en-US" w:eastAsia="zh-CN"/>
          </w:rPr>
          <w:t>Note: The candidate cell may be the same cell as source cell.</w:t>
        </w:r>
      </w:ins>
    </w:p>
    <w:p w14:paraId="7EDAAF3B" w14:textId="21209C5F" w:rsidR="00B37348" w:rsidRPr="00C20DB3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1" w:author="Author" w:date="2023-09-07T15:23:00Z"/>
          <w:rFonts w:eastAsia="MS Mincho"/>
          <w:lang w:val="en-US" w:eastAsia="ja-JP"/>
        </w:rPr>
      </w:pPr>
      <w:ins w:id="92" w:author="Author" w:date="2023-09-07T15:23:00Z">
        <w:r>
          <w:rPr>
            <w:rFonts w:eastAsia="宋体"/>
            <w:lang w:val="en-US" w:eastAsia="zh-CN"/>
          </w:rPr>
          <w:t xml:space="preserve">8. </w:t>
        </w:r>
        <w:r>
          <w:rPr>
            <w:rFonts w:eastAsia="宋体" w:hint="eastAsia"/>
            <w:lang w:val="en-US" w:eastAsia="zh-CN"/>
          </w:rPr>
          <w:t xml:space="preserve">The candidate </w:t>
        </w:r>
        <w:proofErr w:type="spellStart"/>
        <w:r>
          <w:rPr>
            <w:rFonts w:eastAsia="宋体" w:hint="eastAsia"/>
            <w:lang w:val="en-US" w:eastAsia="zh-CN"/>
          </w:rPr>
          <w:t>gNB</w:t>
        </w:r>
        <w:proofErr w:type="spellEnd"/>
        <w:r>
          <w:rPr>
            <w:rFonts w:eastAsia="宋体" w:hint="eastAsia"/>
            <w:lang w:val="en-US" w:eastAsia="zh-CN"/>
          </w:rPr>
          <w:t xml:space="preserve">-DU responds with a UE CONTEXT MODIFICATION RESPONSE message including </w:t>
        </w:r>
        <w:bookmarkStart w:id="93" w:name="OLE_LINK40"/>
        <w:bookmarkStart w:id="94" w:name="OLE_LINK39"/>
        <w:r>
          <w:rPr>
            <w:rFonts w:eastAsia="宋体" w:hint="eastAsia"/>
            <w:lang w:val="en-US" w:eastAsia="zh-CN"/>
          </w:rPr>
          <w:t>the generated CSI resource configuration</w:t>
        </w:r>
        <w:bookmarkEnd w:id="93"/>
        <w:bookmarkEnd w:id="94"/>
        <w:del w:id="95" w:author="Lenovo" w:date="2023-09-07T15:36:00Z">
          <w:r w:rsidDel="00602C90">
            <w:rPr>
              <w:rFonts w:eastAsia="宋体"/>
              <w:lang w:val="en-US" w:eastAsia="zh-CN"/>
            </w:rPr>
            <w:delText xml:space="preserve"> </w:delText>
          </w:r>
          <w:r w:rsidDel="00602C90">
            <w:rPr>
              <w:rFonts w:eastAsia="宋体" w:hint="eastAsia"/>
              <w:lang w:val="en-US" w:eastAsia="zh-CN"/>
            </w:rPr>
            <w:delText>(</w:delText>
          </w:r>
          <w:r w:rsidRPr="00F02EDC" w:rsidDel="00602C90">
            <w:rPr>
              <w:rFonts w:eastAsia="宋体"/>
              <w:color w:val="FF0000"/>
              <w:lang w:val="en-US" w:eastAsia="zh-CN"/>
            </w:rPr>
            <w:delText>FFS</w:delText>
          </w:r>
          <w:r w:rsidDel="00602C90">
            <w:rPr>
              <w:rFonts w:eastAsia="宋体" w:hint="eastAsia"/>
              <w:lang w:val="en-US" w:eastAsia="zh-CN"/>
            </w:rPr>
            <w:delText>)</w:delText>
          </w:r>
        </w:del>
        <w:r>
          <w:rPr>
            <w:rFonts w:eastAsia="宋体" w:hint="eastAsia"/>
            <w:lang w:val="en-US" w:eastAsia="zh-CN"/>
          </w:rPr>
          <w:t>.</w:t>
        </w:r>
      </w:ins>
    </w:p>
    <w:p w14:paraId="26816B9D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96" w:author="Author" w:date="2023-09-07T15:23:00Z"/>
          <w:rFonts w:eastAsia="宋体"/>
          <w:lang w:val="en-US" w:eastAsia="ko-KR"/>
        </w:rPr>
      </w:pPr>
      <w:ins w:id="97" w:author="Author" w:date="2023-09-07T15:23:00Z">
        <w:r>
          <w:rPr>
            <w:rFonts w:eastAsia="宋体"/>
            <w:lang w:val="en-US" w:eastAsia="zh-CN"/>
          </w:rPr>
          <w:t xml:space="preserve">9. </w:t>
        </w:r>
        <w:r w:rsidRPr="003005F8">
          <w:rPr>
            <w:rFonts w:eastAsia="宋体"/>
            <w:lang w:val="en-US" w:eastAsia="zh-CN"/>
          </w:rPr>
          <w:t xml:space="preserve">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sends a DL RRC MESSAGE TRANSFER message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</w:t>
        </w:r>
        <w:proofErr w:type="spellEnd"/>
        <w:r w:rsidRPr="003005F8">
          <w:rPr>
            <w:rFonts w:eastAsia="宋体"/>
            <w:lang w:val="en-US" w:eastAsia="zh-CN"/>
          </w:rPr>
          <w:t xml:space="preserve"> message with the </w:t>
        </w:r>
        <w:r>
          <w:rPr>
            <w:rFonts w:eastAsia="宋体"/>
            <w:lang w:val="en-US" w:eastAsia="zh-CN"/>
          </w:rPr>
          <w:t xml:space="preserve">LTM </w:t>
        </w:r>
        <w:r w:rsidRPr="003005F8">
          <w:rPr>
            <w:rFonts w:eastAsia="宋体"/>
            <w:lang w:val="en-US" w:eastAsia="zh-CN"/>
          </w:rPr>
          <w:t>configuration.</w:t>
        </w:r>
      </w:ins>
    </w:p>
    <w:p w14:paraId="755BFE6E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98" w:author="Author" w:date="2023-09-07T15:23:00Z"/>
          <w:rFonts w:eastAsia="Malgun Gothic"/>
          <w:lang w:eastAsia="zh-CN"/>
        </w:rPr>
      </w:pPr>
      <w:ins w:id="99" w:author="Author" w:date="2023-09-07T15:23:00Z">
        <w:r>
          <w:rPr>
            <w:rFonts w:eastAsia="Malgun Gothic"/>
            <w:lang w:eastAsia="zh-CN"/>
          </w:rPr>
          <w:t xml:space="preserve">10. </w:t>
        </w:r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 xml:space="preserve">-DU forwards the received </w:t>
        </w:r>
        <w:proofErr w:type="spellStart"/>
        <w:r w:rsidRPr="003005F8">
          <w:rPr>
            <w:rFonts w:eastAsia="Malgun Gothic"/>
            <w:i/>
            <w:lang w:eastAsia="zh-CN"/>
          </w:rPr>
          <w:t>RRCReconfiguration</w:t>
        </w:r>
        <w:proofErr w:type="spellEnd"/>
        <w:r w:rsidRPr="003005F8">
          <w:rPr>
            <w:rFonts w:eastAsia="Malgun Gothic"/>
            <w:lang w:eastAsia="zh-CN"/>
          </w:rPr>
          <w:t xml:space="preserve"> message to the UE.</w:t>
        </w:r>
      </w:ins>
    </w:p>
    <w:p w14:paraId="653CBB6B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0" w:author="Author" w:date="2023-09-07T15:23:00Z"/>
          <w:rFonts w:eastAsia="宋体"/>
          <w:lang w:val="en-US" w:eastAsia="ja-JP"/>
        </w:rPr>
      </w:pPr>
      <w:ins w:id="101" w:author="Author" w:date="2023-09-07T15:23:00Z">
        <w:r>
          <w:rPr>
            <w:rFonts w:eastAsia="宋体"/>
            <w:lang w:val="en-US" w:eastAsia="zh-CN"/>
          </w:rPr>
          <w:t xml:space="preserve">11. </w:t>
        </w:r>
        <w:r w:rsidRPr="003005F8"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-DU with an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message.</w:t>
        </w:r>
      </w:ins>
    </w:p>
    <w:p w14:paraId="65EEE2A4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2" w:author="Author" w:date="2023-09-07T15:23:00Z"/>
          <w:rFonts w:eastAsia="宋体"/>
          <w:lang w:val="en-US" w:eastAsia="ja-JP"/>
        </w:rPr>
      </w:pPr>
      <w:ins w:id="103" w:author="Author" w:date="2023-09-07T15:23:00Z">
        <w:r>
          <w:rPr>
            <w:rFonts w:eastAsia="宋体"/>
            <w:lang w:val="en-US" w:eastAsia="zh-CN"/>
          </w:rPr>
          <w:t xml:space="preserve">12. </w:t>
        </w:r>
        <w:r w:rsidRPr="003005F8">
          <w:rPr>
            <w:rFonts w:eastAsia="宋体"/>
            <w:lang w:val="en-US" w:eastAsia="zh-CN"/>
          </w:rPr>
          <w:t xml:space="preserve">The source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>-DU forwards the</w:t>
        </w:r>
        <w:r w:rsidRPr="003005F8">
          <w:rPr>
            <w:rFonts w:eastAsia="宋体"/>
            <w:i/>
            <w:lang w:val="en-US" w:eastAsia="zh-CN"/>
          </w:rPr>
          <w:t xml:space="preserve"> </w:t>
        </w:r>
        <w:proofErr w:type="spellStart"/>
        <w:r w:rsidRPr="003005F8">
          <w:rPr>
            <w:rFonts w:eastAsia="宋体"/>
            <w:i/>
            <w:lang w:val="en-US" w:eastAsia="zh-CN"/>
          </w:rPr>
          <w:t>RRCReconfigurationComplete</w:t>
        </w:r>
        <w:proofErr w:type="spellEnd"/>
        <w:r w:rsidRPr="003005F8">
          <w:rPr>
            <w:rFonts w:eastAsia="宋体"/>
            <w:lang w:val="en-US" w:eastAsia="zh-CN"/>
          </w:rPr>
          <w:t xml:space="preserve"> message to the </w:t>
        </w:r>
        <w:proofErr w:type="spellStart"/>
        <w:r w:rsidRPr="003005F8">
          <w:rPr>
            <w:rFonts w:eastAsia="宋体"/>
            <w:lang w:val="en-US" w:eastAsia="zh-CN"/>
          </w:rPr>
          <w:t>gNB</w:t>
        </w:r>
        <w:proofErr w:type="spellEnd"/>
        <w:r w:rsidRPr="003005F8">
          <w:rPr>
            <w:rFonts w:eastAsia="宋体"/>
            <w:lang w:val="en-US" w:eastAsia="zh-CN"/>
          </w:rPr>
          <w:t xml:space="preserve">-CU via an UL RRC MESSAGE TRANSFER message. </w:t>
        </w:r>
      </w:ins>
    </w:p>
    <w:p w14:paraId="0E1E0E11" w14:textId="77777777" w:rsidR="00B37348" w:rsidRDefault="00B37348" w:rsidP="00B37348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4" w:author="Author" w:date="2023-09-07T15:23:00Z"/>
          <w:rFonts w:eastAsia="宋体"/>
          <w:lang w:val="en-US" w:eastAsia="ja-JP"/>
        </w:rPr>
      </w:pPr>
      <w:ins w:id="105" w:author="Author" w:date="2023-09-07T15:23:00Z">
        <w:r>
          <w:rPr>
            <w:rFonts w:eastAsia="宋体"/>
            <w:lang w:val="en-US" w:eastAsia="ja-JP"/>
          </w:rPr>
          <w:t xml:space="preserve">13. </w:t>
        </w:r>
        <w:r>
          <w:rPr>
            <w:rFonts w:eastAsia="宋体" w:hint="eastAsia"/>
            <w:lang w:val="en-US" w:eastAsia="ja-JP"/>
          </w:rPr>
          <w:t xml:space="preserve">Early </w:t>
        </w:r>
        <w:r>
          <w:rPr>
            <w:rFonts w:eastAsia="宋体"/>
            <w:lang w:val="en-US" w:eastAsia="ja-JP"/>
          </w:rPr>
          <w:t xml:space="preserve">synchronization </w:t>
        </w:r>
        <w:r>
          <w:rPr>
            <w:rFonts w:eastAsia="宋体" w:hint="eastAsia"/>
            <w:lang w:val="en-US" w:eastAsia="ja-JP"/>
          </w:rPr>
          <w:t>is performed as specified in TS 38.300 [x].</w:t>
        </w:r>
      </w:ins>
    </w:p>
    <w:p w14:paraId="320E51FB" w14:textId="77777777" w:rsidR="00B37348" w:rsidRDefault="00B37348" w:rsidP="00B37348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06" w:author="Author" w:date="2023-09-07T15:23:00Z"/>
          <w:rFonts w:eastAsia="宋体"/>
          <w:lang w:val="en-US" w:eastAsia="ja-JP"/>
        </w:rPr>
      </w:pPr>
      <w:ins w:id="107" w:author="Author" w:date="2023-09-07T15:23:00Z">
        <w:r>
          <w:rPr>
            <w:rFonts w:eastAsia="宋体"/>
            <w:lang w:val="en-US" w:eastAsia="zh-CN"/>
          </w:rPr>
          <w:t>14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 w:hint="eastAsia"/>
            <w:lang w:val="en-US" w:eastAsia="ja-JP"/>
          </w:rPr>
          <w:t xml:space="preserve">The candidate </w:t>
        </w:r>
        <w:proofErr w:type="spellStart"/>
        <w:r>
          <w:rPr>
            <w:rFonts w:eastAsia="宋体" w:hint="eastAsia"/>
            <w:lang w:val="en-US" w:eastAsia="ja-JP"/>
          </w:rPr>
          <w:t>gNB</w:t>
        </w:r>
        <w:proofErr w:type="spellEnd"/>
        <w:r>
          <w:rPr>
            <w:rFonts w:eastAsia="宋体" w:hint="eastAsia"/>
            <w:lang w:val="en-US" w:eastAsia="ja-JP"/>
          </w:rPr>
          <w:t xml:space="preserve">-DU sends </w:t>
        </w:r>
        <w:r>
          <w:rPr>
            <w:rFonts w:eastAsia="宋体" w:hint="eastAsia"/>
            <w:lang w:val="en-US" w:eastAsia="zh-CN"/>
          </w:rPr>
          <w:t>the TA and the associated CFRA resource information (</w:t>
        </w:r>
        <w:r w:rsidRPr="00476C7B"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  <w:r>
          <w:rPr>
            <w:rFonts w:eastAsia="宋体" w:hint="eastAsia"/>
            <w:lang w:val="en-US" w:eastAsia="ja-JP"/>
          </w:rPr>
          <w:t xml:space="preserve"> to the source </w:t>
        </w:r>
        <w:proofErr w:type="spellStart"/>
        <w:r>
          <w:rPr>
            <w:rFonts w:eastAsia="宋体" w:hint="eastAsia"/>
            <w:lang w:val="en-US" w:eastAsia="ja-JP"/>
          </w:rPr>
          <w:t>gNB</w:t>
        </w:r>
        <w:proofErr w:type="spellEnd"/>
        <w:r>
          <w:rPr>
            <w:rFonts w:eastAsia="宋体" w:hint="eastAsia"/>
            <w:lang w:val="en-US" w:eastAsia="ja-JP"/>
          </w:rPr>
          <w:t xml:space="preserve">-DU via </w:t>
        </w:r>
        <w:r>
          <w:rPr>
            <w:rFonts w:eastAsia="宋体" w:hint="eastAsia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val="en-US" w:eastAsia="ja-JP"/>
          </w:rPr>
          <w:t>gNB</w:t>
        </w:r>
        <w:proofErr w:type="spellEnd"/>
        <w:r>
          <w:rPr>
            <w:rFonts w:eastAsia="宋体" w:hint="eastAsia"/>
            <w:lang w:val="en-US" w:eastAsia="ja-JP"/>
          </w:rPr>
          <w:t>-CU.</w:t>
        </w:r>
      </w:ins>
    </w:p>
    <w:p w14:paraId="6A6BDFAD" w14:textId="77777777" w:rsidR="00B37348" w:rsidRPr="00C20DB3" w:rsidRDefault="00B37348" w:rsidP="00B37348">
      <w:pPr>
        <w:overflowPunct w:val="0"/>
        <w:autoSpaceDE w:val="0"/>
        <w:autoSpaceDN w:val="0"/>
        <w:adjustRightInd w:val="0"/>
        <w:spacing w:line="300" w:lineRule="auto"/>
        <w:ind w:firstLine="284"/>
        <w:jc w:val="both"/>
        <w:textAlignment w:val="baseline"/>
        <w:rPr>
          <w:ins w:id="108" w:author="Author" w:date="2023-09-07T15:23:00Z"/>
          <w:rFonts w:eastAsia="MS Mincho"/>
          <w:lang w:val="en-US" w:eastAsia="ja-JP"/>
        </w:rPr>
      </w:pPr>
      <w:bookmarkStart w:id="109" w:name="OLE_LINK5"/>
      <w:ins w:id="110" w:author="Author" w:date="2023-09-07T15:23:00Z">
        <w:r>
          <w:rPr>
            <w:rFonts w:eastAsia="Malgun Gothic" w:hint="eastAsia"/>
            <w:lang w:val="en-US" w:eastAsia="zh-CN"/>
          </w:rPr>
          <w:t>FFS on the message name</w:t>
        </w:r>
        <w:bookmarkEnd w:id="109"/>
        <w:r>
          <w:rPr>
            <w:rFonts w:eastAsia="Malgun Gothic" w:hint="eastAsia"/>
            <w:lang w:val="en-US" w:eastAsia="zh-CN"/>
          </w:rPr>
          <w:t>.</w:t>
        </w:r>
      </w:ins>
    </w:p>
    <w:p w14:paraId="4770D35A" w14:textId="099479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1" w:author="Author" w:date="2023-09-07T15:23:00Z"/>
          <w:rFonts w:ascii="Times" w:eastAsia="Malgun Gothic" w:hAnsi="Times"/>
          <w:szCs w:val="22"/>
          <w:lang w:eastAsia="zh-CN"/>
        </w:rPr>
      </w:pPr>
      <w:ins w:id="112" w:author="Author" w:date="2023-09-07T15:23:00Z">
        <w:r>
          <w:rPr>
            <w:rFonts w:ascii="Times" w:eastAsia="Malgun Gothic" w:hAnsi="Times"/>
            <w:szCs w:val="22"/>
            <w:lang w:eastAsia="zh-CN"/>
          </w:rPr>
          <w:t xml:space="preserve">15.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The UE sends the </w:t>
        </w:r>
        <w:del w:id="113" w:author="Lenovo" w:date="2023-09-07T15:36:00Z">
          <w:r w:rsidRPr="003005F8" w:rsidDel="00602C90">
            <w:rPr>
              <w:rFonts w:ascii="Times" w:eastAsia="Malgun Gothic" w:hAnsi="Times"/>
              <w:szCs w:val="22"/>
              <w:lang w:eastAsia="zh-CN"/>
            </w:rPr>
            <w:delText>lower layer</w:delText>
          </w:r>
        </w:del>
      </w:ins>
      <w:ins w:id="114" w:author="Lenovo" w:date="2023-09-07T15:36:00Z">
        <w:r w:rsidR="00602C90">
          <w:rPr>
            <w:rFonts w:ascii="Times" w:eastAsia="Malgun Gothic" w:hAnsi="Times"/>
            <w:szCs w:val="22"/>
            <w:lang w:eastAsia="zh-CN"/>
          </w:rPr>
          <w:t>L1</w:t>
        </w:r>
      </w:ins>
      <w:ins w:id="115" w:author="Author" w:date="2023-09-07T15:23:00Z">
        <w:r w:rsidRPr="003005F8">
          <w:rPr>
            <w:rFonts w:ascii="Times" w:eastAsia="Malgun Gothic" w:hAnsi="Times"/>
            <w:szCs w:val="22"/>
            <w:lang w:eastAsia="zh-CN"/>
          </w:rPr>
          <w:t xml:space="preserve"> measurement result to the source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4E6905ED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16" w:author="Author" w:date="2023-09-07T15:23:00Z"/>
          <w:rFonts w:eastAsia="Malgun Gothic"/>
          <w:lang w:eastAsia="zh-CN"/>
        </w:rPr>
      </w:pPr>
      <w:ins w:id="117" w:author="Author" w:date="2023-09-07T15:23:00Z">
        <w:r>
          <w:rPr>
            <w:rFonts w:eastAsia="Malgun Gothic"/>
            <w:lang w:eastAsia="zh-CN"/>
          </w:rPr>
          <w:t xml:space="preserve">16. </w:t>
        </w:r>
        <w:r w:rsidRPr="003005F8">
          <w:rPr>
            <w:rFonts w:eastAsia="Malgun Gothic"/>
            <w:lang w:eastAsia="zh-CN"/>
          </w:rPr>
          <w:t xml:space="preserve">The source </w:t>
        </w:r>
        <w:proofErr w:type="spellStart"/>
        <w:r w:rsidRPr="003005F8">
          <w:rPr>
            <w:rFonts w:eastAsia="Malgun Gothic"/>
            <w:lang w:eastAsia="zh-CN"/>
          </w:rPr>
          <w:t>gNB</w:t>
        </w:r>
        <w:proofErr w:type="spellEnd"/>
        <w:r w:rsidRPr="003005F8">
          <w:rPr>
            <w:rFonts w:eastAsia="Malgun Gothic"/>
            <w:lang w:eastAsia="zh-CN"/>
          </w:rPr>
          <w:t xml:space="preserve">-DU decides to execute </w:t>
        </w:r>
        <w:r>
          <w:rPr>
            <w:rFonts w:eastAsia="Malgun Gothic"/>
            <w:lang w:eastAsia="zh-CN"/>
          </w:rPr>
          <w:t>LTM</w:t>
        </w:r>
        <w:r w:rsidRPr="003005F8">
          <w:rPr>
            <w:rFonts w:eastAsia="Malgun Gothic"/>
            <w:lang w:eastAsia="zh-CN"/>
          </w:rPr>
          <w:t xml:space="preserve"> to a candidate target cell.</w:t>
        </w:r>
      </w:ins>
    </w:p>
    <w:p w14:paraId="2E1533F5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8" w:author="Author" w:date="2023-09-07T15:23:00Z"/>
          <w:rFonts w:eastAsia="Malgun Gothic"/>
          <w:lang w:eastAsia="zh-CN"/>
        </w:rPr>
      </w:pPr>
      <w:ins w:id="119" w:author="Author" w:date="2023-09-07T15:23:00Z">
        <w:r w:rsidRPr="00FB6F01">
          <w:rPr>
            <w:rFonts w:eastAsia="Malgun Gothic"/>
            <w:lang w:eastAsia="zh-CN"/>
          </w:rPr>
          <w:t>FFS: Notifying the LTM triggering decision to the other nodes as well.</w:t>
        </w:r>
      </w:ins>
    </w:p>
    <w:p w14:paraId="7E771631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0" w:author="Author" w:date="2023-09-07T15:23:00Z"/>
          <w:rFonts w:ascii="Times" w:eastAsia="Malgun Gothic" w:hAnsi="Times"/>
          <w:szCs w:val="22"/>
          <w:lang w:eastAsia="zh-CN"/>
        </w:rPr>
      </w:pPr>
      <w:ins w:id="121" w:author="Author" w:date="2023-09-07T15:23:00Z">
        <w:r>
          <w:rPr>
            <w:rFonts w:ascii="Times" w:eastAsia="Malgun Gothic" w:hAnsi="Times"/>
            <w:szCs w:val="22"/>
            <w:lang w:eastAsia="zh-CN"/>
          </w:rPr>
          <w:t xml:space="preserve">17.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 sends LTM command to the UE. </w:t>
        </w:r>
      </w:ins>
    </w:p>
    <w:p w14:paraId="399B4DFD" w14:textId="77777777" w:rsidR="00B37348" w:rsidRPr="00FB6F01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ins w:id="122" w:author="Author" w:date="2023-09-07T15:23:00Z"/>
          <w:rFonts w:eastAsia="Malgun Gothic"/>
          <w:lang w:eastAsia="zh-CN"/>
        </w:rPr>
      </w:pPr>
      <w:ins w:id="123" w:author="Author" w:date="2023-09-07T15:23:00Z">
        <w:r w:rsidRPr="00FB6F01">
          <w:rPr>
            <w:rFonts w:eastAsia="Malgun Gothic"/>
            <w:lang w:eastAsia="zh-CN"/>
          </w:rPr>
          <w:t xml:space="preserve">Editor’s note: The </w:t>
        </w:r>
        <w:r w:rsidRPr="00FB6F01">
          <w:rPr>
            <w:rFonts w:eastAsia="Malgun Gothic"/>
            <w:lang w:val="en-US" w:eastAsia="zh-CN"/>
          </w:rPr>
          <w:t>LTM</w:t>
        </w:r>
        <w:r w:rsidRPr="00FB6F01">
          <w:rPr>
            <w:rFonts w:eastAsia="Malgun Gothic"/>
            <w:lang w:eastAsia="zh-CN"/>
          </w:rPr>
          <w:t xml:space="preserve"> command needs to be updated according to RAN2’s discussion. </w:t>
        </w:r>
      </w:ins>
    </w:p>
    <w:p w14:paraId="160BA3E0" w14:textId="77777777" w:rsidR="00B3734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4" w:author="Author" w:date="2023-09-07T15:23:00Z"/>
          <w:lang w:eastAsia="zh-CN"/>
        </w:rPr>
      </w:pPr>
      <w:ins w:id="125" w:author="Author" w:date="2023-09-07T15:23:00Z">
        <w:r>
          <w:rPr>
            <w:lang w:val="en-US"/>
          </w:rPr>
          <w:lastRenderedPageBreak/>
          <w:t xml:space="preserve">18. </w:t>
        </w:r>
        <w:r w:rsidRPr="00FB6F01">
          <w:rPr>
            <w:lang w:eastAsia="zh-CN"/>
          </w:rPr>
          <w:t xml:space="preserve">The </w:t>
        </w:r>
        <w:r w:rsidRPr="00FB6F01">
          <w:rPr>
            <w:lang w:val="en-US" w:eastAsia="zh-CN"/>
          </w:rPr>
          <w:t xml:space="preserve">source </w:t>
        </w:r>
        <w:proofErr w:type="spellStart"/>
        <w:r w:rsidRPr="00FB6F01">
          <w:rPr>
            <w:lang w:eastAsia="zh-CN"/>
          </w:rPr>
          <w:t>gNB</w:t>
        </w:r>
        <w:proofErr w:type="spellEnd"/>
        <w:r w:rsidRPr="00FB6F01">
          <w:rPr>
            <w:lang w:eastAsia="zh-CN"/>
          </w:rPr>
          <w:t xml:space="preserve">-DU </w:t>
        </w:r>
        <w:r>
          <w:rPr>
            <w:rFonts w:hint="eastAsia"/>
          </w:rPr>
          <w:t>sends the LTM CELL CHANGE NOTIFICATION message to</w:t>
        </w:r>
        <w:r w:rsidRPr="00FB6F01">
          <w:rPr>
            <w:lang w:eastAsia="zh-CN"/>
          </w:rPr>
          <w:t xml:space="preserve"> the </w:t>
        </w:r>
        <w:proofErr w:type="spellStart"/>
        <w:r w:rsidRPr="00FB6F01">
          <w:rPr>
            <w:lang w:eastAsia="zh-CN"/>
          </w:rPr>
          <w:t>gNB</w:t>
        </w:r>
        <w:proofErr w:type="spellEnd"/>
        <w:r w:rsidRPr="00FB6F01">
          <w:rPr>
            <w:lang w:eastAsia="zh-CN"/>
          </w:rPr>
          <w:t xml:space="preserve">-CU </w:t>
        </w:r>
        <w:r>
          <w:rPr>
            <w:rFonts w:hint="eastAsia"/>
          </w:rPr>
          <w:t>to indicate</w:t>
        </w:r>
        <w:r>
          <w:t xml:space="preserve"> </w:t>
        </w:r>
        <w:r w:rsidRPr="00FB6F01">
          <w:rPr>
            <w:lang w:eastAsia="zh-CN"/>
          </w:rPr>
          <w:t xml:space="preserve">the initiation of the </w:t>
        </w:r>
        <w:r>
          <w:rPr>
            <w:lang w:eastAsia="zh-CN"/>
          </w:rPr>
          <w:t xml:space="preserve">LTM </w:t>
        </w:r>
        <w:r w:rsidRPr="00FB6F01">
          <w:rPr>
            <w:lang w:eastAsia="zh-CN"/>
          </w:rPr>
          <w:t>command to the UE</w:t>
        </w:r>
        <w:r w:rsidRPr="00FB6F01">
          <w:rPr>
            <w:lang w:val="en-US" w:eastAsia="zh-CN"/>
          </w:rPr>
          <w:t xml:space="preserve"> including the </w:t>
        </w:r>
        <w:r>
          <w:rPr>
            <w:lang w:val="en-US" w:eastAsia="zh-CN"/>
          </w:rPr>
          <w:t>t</w:t>
        </w:r>
        <w:r w:rsidRPr="00FB6F01">
          <w:rPr>
            <w:lang w:val="en-US" w:eastAsia="zh-CN"/>
          </w:rPr>
          <w:t>arget cell ID</w:t>
        </w:r>
        <w:r>
          <w:rPr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and </w:t>
        </w:r>
        <w:r>
          <w:rPr>
            <w:rFonts w:eastAsia="Malgun Gothic" w:hint="eastAsia"/>
            <w:lang w:val="en-US" w:eastAsia="zh-CN"/>
          </w:rPr>
          <w:t>the selected beam information</w:t>
        </w:r>
        <w:r w:rsidRPr="00FB6F01">
          <w:rPr>
            <w:lang w:eastAsia="zh-CN"/>
          </w:rPr>
          <w:t>.</w:t>
        </w:r>
      </w:ins>
    </w:p>
    <w:p w14:paraId="579A8E5B" w14:textId="77777777" w:rsidR="00B3734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6" w:author="Author" w:date="2023-09-07T15:23:00Z"/>
          <w:rFonts w:eastAsia="Malgun Gothic"/>
          <w:lang w:eastAsia="zh-CN"/>
        </w:rPr>
      </w:pPr>
      <w:ins w:id="127" w:author="Author" w:date="2023-09-07T15:23:00Z">
        <w:r>
          <w:rPr>
            <w:rFonts w:eastAsia="Malgun Gothic"/>
            <w:lang w:val="en-US" w:eastAsia="zh-CN"/>
          </w:rPr>
          <w:t xml:space="preserve">19. </w:t>
        </w:r>
        <w:r>
          <w:rPr>
            <w:rFonts w:eastAsia="Malgun Gothic" w:hint="eastAsia"/>
            <w:lang w:val="en-US" w:eastAsia="zh-CN"/>
          </w:rPr>
          <w:t xml:space="preserve">The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 xml:space="preserve">-CU sends the target cell ID and the selected beam information to the target </w:t>
        </w:r>
        <w:proofErr w:type="spellStart"/>
        <w:r>
          <w:rPr>
            <w:rFonts w:eastAsia="Malgun Gothic" w:hint="eastAsia"/>
            <w:lang w:val="en-US" w:eastAsia="zh-CN"/>
          </w:rPr>
          <w:t>gNB</w:t>
        </w:r>
        <w:proofErr w:type="spellEnd"/>
        <w:r>
          <w:rPr>
            <w:rFonts w:eastAsia="Malgun Gothic" w:hint="eastAsia"/>
            <w:lang w:val="en-US" w:eastAsia="zh-CN"/>
          </w:rPr>
          <w:t>-DU.</w:t>
        </w:r>
      </w:ins>
    </w:p>
    <w:p w14:paraId="5F542BEC" w14:textId="77777777" w:rsidR="00B37348" w:rsidRPr="00C20DB3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28" w:author="Author" w:date="2023-09-07T15:23:00Z"/>
          <w:lang w:eastAsia="zh-CN"/>
        </w:rPr>
      </w:pPr>
      <w:ins w:id="129" w:author="Author" w:date="2023-09-07T15:23:00Z">
        <w:r w:rsidRPr="00476C7B">
          <w:rPr>
            <w:rFonts w:eastAsia="宋体"/>
            <w:color w:val="FF0000"/>
            <w:lang w:val="en-US" w:eastAsia="zh-CN"/>
          </w:rPr>
          <w:t>FFS on the message to be used and details of the selected beam information</w:t>
        </w:r>
        <w:r w:rsidRPr="00476C7B">
          <w:rPr>
            <w:rFonts w:eastAsia="Malgun Gothic"/>
            <w:color w:val="FF0000"/>
            <w:lang w:val="en-US" w:eastAsia="zh-CN"/>
          </w:rPr>
          <w:t>.</w:t>
        </w:r>
      </w:ins>
    </w:p>
    <w:p w14:paraId="3B25E808" w14:textId="77777777" w:rsidR="00B37348" w:rsidRPr="00FB6F01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0" w:author="Author" w:date="2023-09-07T15:23:00Z"/>
          <w:lang w:eastAsia="zh-CN"/>
        </w:rPr>
      </w:pPr>
      <w:ins w:id="131" w:author="Author" w:date="2023-09-07T15:23:00Z">
        <w:r>
          <w:rPr>
            <w:lang w:eastAsia="zh-CN"/>
          </w:rPr>
          <w:t xml:space="preserve">20. </w:t>
        </w:r>
        <w:r w:rsidRPr="00FB6F01">
          <w:rPr>
            <w:lang w:eastAsia="zh-CN"/>
          </w:rPr>
          <w:t xml:space="preserve">FFS:  how the target </w:t>
        </w:r>
        <w:proofErr w:type="spellStart"/>
        <w:r w:rsidRPr="00FB6F01">
          <w:rPr>
            <w:lang w:eastAsia="zh-CN"/>
          </w:rPr>
          <w:t>gNB</w:t>
        </w:r>
        <w:proofErr w:type="spellEnd"/>
        <w:r w:rsidRPr="00FB6F01">
          <w:rPr>
            <w:lang w:eastAsia="zh-CN"/>
          </w:rPr>
          <w:t>-DU detects the UE access.</w:t>
        </w:r>
      </w:ins>
    </w:p>
    <w:p w14:paraId="384358F1" w14:textId="77777777" w:rsidR="00B37348" w:rsidRPr="00FB6F01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2" w:author="Author" w:date="2023-09-07T15:23:00Z"/>
          <w:lang w:eastAsia="zh-CN"/>
        </w:rPr>
      </w:pPr>
      <w:bookmarkStart w:id="133" w:name="OLE_LINK1"/>
      <w:ins w:id="134" w:author="Author" w:date="2023-09-07T15:23:00Z">
        <w:r>
          <w:rPr>
            <w:rFonts w:ascii="Times" w:eastAsia="Malgun Gothic" w:hAnsi="Times"/>
            <w:szCs w:val="22"/>
            <w:lang w:eastAsia="zh-CN"/>
          </w:rPr>
          <w:t xml:space="preserve">21. </w:t>
        </w:r>
        <w:r w:rsidRPr="003005F8">
          <w:rPr>
            <w:rFonts w:ascii="Times" w:eastAsia="Malgun Gothic" w:hAnsi="Times"/>
            <w:szCs w:val="22"/>
            <w:lang w:eastAsia="zh-CN"/>
          </w:rPr>
          <w:t xml:space="preserve">The target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-DU sends the ACCESS SUCCESS message to the </w:t>
        </w:r>
        <w:proofErr w:type="spellStart"/>
        <w:r w:rsidRPr="003005F8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3005F8">
          <w:rPr>
            <w:rFonts w:ascii="Times" w:eastAsia="Malgun Gothic" w:hAnsi="Times"/>
            <w:szCs w:val="22"/>
            <w:lang w:eastAsia="zh-CN"/>
          </w:rPr>
          <w:t xml:space="preserve">-CU with the target </w:t>
        </w:r>
        <w:r w:rsidRPr="003005F8">
          <w:rPr>
            <w:rFonts w:ascii="Times" w:eastAsia="Malgun Gothic" w:hAnsi="Times" w:hint="eastAsia"/>
            <w:szCs w:val="22"/>
            <w:lang w:val="en-US" w:eastAsia="zh-CN"/>
          </w:rPr>
          <w:t>c</w:t>
        </w:r>
        <w:r w:rsidRPr="003005F8">
          <w:rPr>
            <w:rFonts w:ascii="Times" w:eastAsia="Malgun Gothic" w:hAnsi="Times"/>
            <w:szCs w:val="22"/>
            <w:lang w:eastAsia="zh-CN"/>
          </w:rPr>
          <w:t>ell ID.</w:t>
        </w:r>
        <w:bookmarkEnd w:id="133"/>
      </w:ins>
    </w:p>
    <w:p w14:paraId="0AB7EDD2" w14:textId="77777777" w:rsidR="00B3734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5" w:author="Author" w:date="2023-09-07T15:23:00Z"/>
          <w:lang w:eastAsia="zh-CN"/>
        </w:rPr>
      </w:pPr>
      <w:ins w:id="136" w:author="Author" w:date="2023-09-07T15:23:00Z">
        <w:r>
          <w:rPr>
            <w:lang w:eastAsia="zh-CN"/>
          </w:rPr>
          <w:t xml:space="preserve">22. </w:t>
        </w:r>
        <w:r w:rsidRPr="00501BC2">
          <w:rPr>
            <w:lang w:eastAsia="zh-CN"/>
          </w:rPr>
          <w:t xml:space="preserve">The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 xml:space="preserve">-CU may send the UE CONTEXT RELEASE COMMAND message to the source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>-DU to release the resources of prepared cells.</w:t>
        </w:r>
      </w:ins>
    </w:p>
    <w:p w14:paraId="4D2B43B7" w14:textId="77777777" w:rsidR="00B37348" w:rsidRPr="003005F8" w:rsidRDefault="00B37348" w:rsidP="00B37348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37" w:author="Author" w:date="2023-09-07T15:23:00Z"/>
          <w:lang w:eastAsia="zh-CN"/>
        </w:rPr>
      </w:pPr>
      <w:ins w:id="138" w:author="Author" w:date="2023-09-07T15:23:00Z">
        <w:r>
          <w:rPr>
            <w:lang w:eastAsia="zh-CN"/>
          </w:rPr>
          <w:t xml:space="preserve">23. </w:t>
        </w:r>
        <w:r w:rsidRPr="00501BC2">
          <w:rPr>
            <w:lang w:eastAsia="zh-CN"/>
          </w:rPr>
          <w:t xml:space="preserve">The source </w:t>
        </w:r>
        <w:proofErr w:type="spellStart"/>
        <w:r w:rsidRPr="00501BC2">
          <w:rPr>
            <w:lang w:eastAsia="zh-CN"/>
          </w:rPr>
          <w:t>gNB</w:t>
        </w:r>
        <w:proofErr w:type="spellEnd"/>
        <w:r w:rsidRPr="00501BC2">
          <w:rPr>
            <w:lang w:eastAsia="zh-CN"/>
          </w:rPr>
          <w:t>-DU responds with a UE CONTEXT RELEASE COMPLETE message.</w:t>
        </w:r>
      </w:ins>
    </w:p>
    <w:p w14:paraId="0FD1A6B0" w14:textId="77777777" w:rsidR="00B37348" w:rsidRPr="006170DF" w:rsidRDefault="00B37348" w:rsidP="00B37348">
      <w:pPr>
        <w:rPr>
          <w:ins w:id="139" w:author="Author" w:date="2023-09-07T15:23:00Z"/>
          <w:b/>
          <w:noProof/>
          <w:color w:val="FF0000"/>
          <w:lang w:eastAsia="zh-CN"/>
        </w:rPr>
      </w:pPr>
    </w:p>
    <w:p w14:paraId="440BA009" w14:textId="0D074134" w:rsidR="00D47A66" w:rsidRDefault="00D47A66" w:rsidP="00BD1CB4">
      <w:pPr>
        <w:rPr>
          <w:b/>
          <w:noProof/>
          <w:color w:val="FF0000"/>
          <w:lang w:eastAsia="zh-CN"/>
        </w:rPr>
      </w:pPr>
    </w:p>
    <w:p w14:paraId="77302A47" w14:textId="0DD2EA92" w:rsidR="00161DDC" w:rsidRDefault="00161DDC" w:rsidP="00937D7D">
      <w:pPr>
        <w:rPr>
          <w:rFonts w:eastAsia="宋体"/>
          <w:lang w:eastAsia="zh-CN"/>
        </w:rPr>
      </w:pPr>
    </w:p>
    <w:p w14:paraId="6F7D916B" w14:textId="77777777" w:rsidR="00161DDC" w:rsidRDefault="00161DDC" w:rsidP="00937D7D">
      <w:pPr>
        <w:rPr>
          <w:rFonts w:eastAsia="宋体"/>
          <w:lang w:eastAsia="zh-CN"/>
        </w:rPr>
      </w:pPr>
    </w:p>
    <w:p w14:paraId="2B690F63" w14:textId="4EE2D540" w:rsidR="00DB40B3" w:rsidRDefault="00DB40B3" w:rsidP="00937D7D">
      <w:pPr>
        <w:rPr>
          <w:rFonts w:eastAsia="宋体"/>
          <w:lang w:eastAsia="zh-CN"/>
        </w:rPr>
      </w:pPr>
    </w:p>
    <w:p w14:paraId="6F1BDC20" w14:textId="1AD8BCB3" w:rsidR="009A38EB" w:rsidRDefault="009A38EB" w:rsidP="00937D7D">
      <w:pPr>
        <w:rPr>
          <w:rFonts w:eastAsia="宋体"/>
          <w:lang w:eastAsia="zh-CN"/>
        </w:rPr>
      </w:pPr>
    </w:p>
    <w:p w14:paraId="07CBE949" w14:textId="34C14939" w:rsidR="009A38EB" w:rsidRDefault="009A38EB" w:rsidP="00937D7D">
      <w:pPr>
        <w:rPr>
          <w:rFonts w:eastAsia="宋体"/>
          <w:lang w:eastAsia="zh-CN"/>
        </w:rPr>
      </w:pPr>
    </w:p>
    <w:p w14:paraId="7622CFEB" w14:textId="308F5DC3" w:rsidR="009A38EB" w:rsidRDefault="009A38EB" w:rsidP="00937D7D">
      <w:pPr>
        <w:rPr>
          <w:rFonts w:eastAsia="宋体"/>
          <w:lang w:eastAsia="zh-CN"/>
        </w:rPr>
      </w:pPr>
    </w:p>
    <w:p w14:paraId="070CD131" w14:textId="11C205FE" w:rsidR="009A38EB" w:rsidRDefault="009A38EB" w:rsidP="00937D7D">
      <w:pPr>
        <w:rPr>
          <w:rFonts w:eastAsia="宋体"/>
          <w:lang w:eastAsia="zh-CN"/>
        </w:rPr>
      </w:pPr>
    </w:p>
    <w:p w14:paraId="5B6C95CC" w14:textId="6FBB999C" w:rsidR="009A38EB" w:rsidRDefault="009A38EB" w:rsidP="00937D7D">
      <w:pPr>
        <w:rPr>
          <w:rFonts w:eastAsia="宋体"/>
          <w:lang w:eastAsia="zh-CN"/>
        </w:rPr>
      </w:pPr>
    </w:p>
    <w:p w14:paraId="0B00E219" w14:textId="3BEE8644" w:rsidR="009A38EB" w:rsidRDefault="009A38EB" w:rsidP="00937D7D">
      <w:pPr>
        <w:rPr>
          <w:rFonts w:eastAsia="宋体"/>
          <w:lang w:eastAsia="zh-CN"/>
        </w:rPr>
      </w:pPr>
    </w:p>
    <w:p w14:paraId="48A1A67C" w14:textId="7C7CBD55" w:rsidR="009A38EB" w:rsidRDefault="009A38EB" w:rsidP="00937D7D">
      <w:pPr>
        <w:rPr>
          <w:rFonts w:eastAsia="宋体"/>
          <w:lang w:eastAsia="zh-CN"/>
        </w:rPr>
      </w:pPr>
    </w:p>
    <w:p w14:paraId="5878615C" w14:textId="1D3BED73" w:rsidR="009A38EB" w:rsidRDefault="009A38EB" w:rsidP="00937D7D">
      <w:pPr>
        <w:rPr>
          <w:rFonts w:eastAsia="宋体"/>
          <w:lang w:eastAsia="zh-CN"/>
        </w:rPr>
      </w:pPr>
    </w:p>
    <w:p w14:paraId="1F112541" w14:textId="6FCEE53C" w:rsidR="009A38EB" w:rsidRDefault="009A38EB" w:rsidP="00937D7D">
      <w:pPr>
        <w:rPr>
          <w:rFonts w:eastAsia="宋体"/>
          <w:lang w:eastAsia="zh-CN"/>
        </w:rPr>
      </w:pPr>
    </w:p>
    <w:p w14:paraId="6F3D1898" w14:textId="15E56B58" w:rsidR="009A38EB" w:rsidRDefault="009A38EB" w:rsidP="00937D7D">
      <w:pPr>
        <w:rPr>
          <w:rFonts w:eastAsia="宋体"/>
          <w:lang w:eastAsia="zh-CN"/>
        </w:rPr>
      </w:pPr>
    </w:p>
    <w:p w14:paraId="1D53C6A5" w14:textId="31F859D8" w:rsidR="009A38EB" w:rsidRDefault="009A38EB" w:rsidP="00937D7D">
      <w:pPr>
        <w:rPr>
          <w:rFonts w:eastAsia="宋体"/>
          <w:lang w:eastAsia="zh-CN"/>
        </w:rPr>
      </w:pPr>
    </w:p>
    <w:p w14:paraId="1F9B8C43" w14:textId="2D60A32F" w:rsidR="009A38EB" w:rsidRDefault="009A38EB" w:rsidP="00937D7D">
      <w:pPr>
        <w:rPr>
          <w:rFonts w:eastAsia="宋体"/>
          <w:lang w:eastAsia="zh-CN"/>
        </w:rPr>
      </w:pPr>
    </w:p>
    <w:p w14:paraId="6F61086E" w14:textId="788D534D" w:rsidR="009A38EB" w:rsidRDefault="009A38EB" w:rsidP="00937D7D">
      <w:pPr>
        <w:rPr>
          <w:rFonts w:eastAsia="宋体"/>
          <w:lang w:eastAsia="zh-CN"/>
        </w:rPr>
      </w:pPr>
    </w:p>
    <w:p w14:paraId="60C1AE2D" w14:textId="0143E246" w:rsidR="009A38EB" w:rsidRDefault="009A38EB" w:rsidP="00937D7D">
      <w:pPr>
        <w:rPr>
          <w:rFonts w:eastAsia="宋体"/>
          <w:lang w:eastAsia="zh-CN"/>
        </w:rPr>
      </w:pPr>
    </w:p>
    <w:p w14:paraId="244C3674" w14:textId="1AD1BB43" w:rsidR="009A38EB" w:rsidRDefault="009A38EB" w:rsidP="00937D7D">
      <w:pPr>
        <w:rPr>
          <w:rFonts w:eastAsia="宋体"/>
          <w:lang w:eastAsia="zh-CN"/>
        </w:rPr>
      </w:pPr>
    </w:p>
    <w:p w14:paraId="7B09C461" w14:textId="40BFA6ED" w:rsidR="009A38EB" w:rsidRDefault="009A38EB" w:rsidP="00937D7D">
      <w:pPr>
        <w:rPr>
          <w:rFonts w:eastAsia="宋体"/>
          <w:lang w:eastAsia="zh-CN"/>
        </w:rPr>
      </w:pPr>
    </w:p>
    <w:p w14:paraId="1373A0B3" w14:textId="55E8BB42" w:rsidR="009A38EB" w:rsidRDefault="009A38EB" w:rsidP="00937D7D">
      <w:pPr>
        <w:rPr>
          <w:rFonts w:eastAsia="宋体"/>
          <w:lang w:eastAsia="zh-CN"/>
        </w:rPr>
      </w:pPr>
    </w:p>
    <w:p w14:paraId="5C64B0B6" w14:textId="1DDC18E0" w:rsidR="009A38EB" w:rsidRDefault="009A38EB" w:rsidP="00937D7D">
      <w:pPr>
        <w:rPr>
          <w:rFonts w:eastAsia="宋体"/>
          <w:lang w:eastAsia="zh-CN"/>
        </w:rPr>
      </w:pPr>
    </w:p>
    <w:p w14:paraId="1FB30C4A" w14:textId="32EB2E3A" w:rsidR="009A38EB" w:rsidRDefault="009A38EB" w:rsidP="00937D7D">
      <w:pPr>
        <w:rPr>
          <w:rFonts w:eastAsia="宋体"/>
          <w:lang w:eastAsia="zh-CN"/>
        </w:rPr>
      </w:pPr>
    </w:p>
    <w:p w14:paraId="03593B85" w14:textId="77777777" w:rsidR="009A38EB" w:rsidRDefault="009A38EB" w:rsidP="00937D7D">
      <w:pPr>
        <w:rPr>
          <w:rFonts w:eastAsia="宋体"/>
          <w:lang w:eastAsia="zh-CN"/>
        </w:rPr>
      </w:pPr>
    </w:p>
    <w:p w14:paraId="5FADFD0E" w14:textId="283867BE" w:rsidR="00DB40B3" w:rsidRDefault="002E302A" w:rsidP="00937D7D">
      <w:pPr>
        <w:rPr>
          <w:rFonts w:eastAsia="宋体"/>
          <w:lang w:eastAsia="zh-CN"/>
        </w:rPr>
      </w:pPr>
      <w:r>
        <w:rPr>
          <w:rFonts w:ascii="Arial" w:eastAsia="宋体" w:hAnsi="Arial"/>
          <w:sz w:val="36"/>
          <w:lang w:eastAsia="zh-CN"/>
        </w:rPr>
        <w:lastRenderedPageBreak/>
        <w:t xml:space="preserve">Annex 2: </w:t>
      </w:r>
      <w:r w:rsidRPr="00A6149F">
        <w:rPr>
          <w:rFonts w:ascii="Arial" w:eastAsia="宋体" w:hAnsi="Arial"/>
          <w:sz w:val="36"/>
          <w:lang w:eastAsia="zh-CN"/>
        </w:rPr>
        <w:t>(TP to TS 38.4</w:t>
      </w:r>
      <w:r>
        <w:rPr>
          <w:rFonts w:ascii="Arial" w:eastAsia="宋体" w:hAnsi="Arial"/>
          <w:sz w:val="36"/>
          <w:lang w:eastAsia="zh-CN"/>
        </w:rPr>
        <w:t>70</w:t>
      </w:r>
      <w:r w:rsidRPr="00A6149F">
        <w:rPr>
          <w:rFonts w:ascii="Arial" w:eastAsia="宋体" w:hAnsi="Arial"/>
          <w:sz w:val="36"/>
          <w:lang w:eastAsia="zh-CN"/>
        </w:rPr>
        <w:t>) Support of L1/L2 based inter-cell mobility</w:t>
      </w:r>
    </w:p>
    <w:p w14:paraId="1F4F4EB8" w14:textId="408BA83C" w:rsidR="002E302A" w:rsidRDefault="002E302A" w:rsidP="00937D7D">
      <w:pPr>
        <w:rPr>
          <w:rFonts w:eastAsia="宋体"/>
          <w:lang w:eastAsia="zh-CN"/>
        </w:rPr>
      </w:pPr>
    </w:p>
    <w:p w14:paraId="48C1D2E6" w14:textId="77777777" w:rsidR="002E302A" w:rsidRDefault="002E302A" w:rsidP="00937D7D">
      <w:pPr>
        <w:rPr>
          <w:rFonts w:eastAsia="宋体"/>
          <w:lang w:eastAsia="zh-CN"/>
        </w:rPr>
      </w:pPr>
    </w:p>
    <w:p w14:paraId="72738578" w14:textId="49129AD7" w:rsidR="00E53E06" w:rsidRPr="007D3E81" w:rsidRDefault="00E53E06" w:rsidP="00E53E0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#121-bis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602D71">
        <w:rPr>
          <w:b/>
          <w:noProof/>
          <w:sz w:val="24"/>
          <w:szCs w:val="24"/>
        </w:rPr>
        <w:t>5248</w:t>
      </w:r>
    </w:p>
    <w:p w14:paraId="54D43B69" w14:textId="77777777" w:rsidR="00E53E06" w:rsidRDefault="00E53E06" w:rsidP="00E53E0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 xml:space="preserve">09 </w:t>
      </w:r>
      <w:r w:rsidRPr="009055C0"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sz w:val="24"/>
        </w:rPr>
        <w:t xml:space="preserve"> 13 October 2023, Xiamen, China</w:t>
      </w:r>
    </w:p>
    <w:p w14:paraId="2E28377F" w14:textId="613809C1" w:rsidR="00B00F28" w:rsidRPr="00AE6CB7" w:rsidRDefault="00B00F28" w:rsidP="00B00F2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197055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 w:rsidR="00056510">
              <w:rPr>
                <w:b/>
                <w:noProof/>
                <w:sz w:val="28"/>
              </w:rPr>
              <w:t>6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5877E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512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B512E">
              <w:rPr>
                <w:noProof/>
              </w:rPr>
              <w:t>0</w:t>
            </w:r>
            <w:r w:rsidR="0007766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077666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2F4D4B" w:rsidR="001E41F3" w:rsidRDefault="00960D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3.1; </w:t>
            </w:r>
            <w:r w:rsidR="00915F7A">
              <w:rPr>
                <w:noProof/>
                <w:lang w:eastAsia="zh-CN"/>
              </w:rPr>
              <w:t>5.2.3</w:t>
            </w:r>
            <w:r>
              <w:rPr>
                <w:noProof/>
                <w:lang w:eastAsia="zh-CN"/>
              </w:rPr>
              <w:t>; 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1D6849" w14:textId="77777777" w:rsidR="00E638BA" w:rsidRPr="00E638BA" w:rsidRDefault="00E638BA" w:rsidP="00E638B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141" w:name="_Toc13920075"/>
      <w:bookmarkStart w:id="142" w:name="_Toc29392991"/>
      <w:bookmarkStart w:id="143" w:name="_Toc29393039"/>
      <w:bookmarkStart w:id="144" w:name="_Toc36556393"/>
      <w:bookmarkStart w:id="145" w:name="_Toc45833057"/>
      <w:bookmarkStart w:id="146" w:name="_Toc64448114"/>
      <w:bookmarkStart w:id="147" w:name="_Toc74152910"/>
      <w:bookmarkStart w:id="148" w:name="_Toc97909406"/>
      <w:bookmarkStart w:id="149" w:name="_Toc98932572"/>
      <w:bookmarkStart w:id="150" w:name="_Toc105668001"/>
      <w:bookmarkStart w:id="151" w:name="_Toc112769892"/>
      <w:bookmarkStart w:id="152" w:name="_Toc138760754"/>
      <w:bookmarkStart w:id="153" w:name="_Toc13920088"/>
      <w:bookmarkStart w:id="154" w:name="_Toc29393004"/>
      <w:bookmarkStart w:id="155" w:name="_Toc29393052"/>
      <w:bookmarkStart w:id="156" w:name="_Toc36556406"/>
      <w:bookmarkStart w:id="157" w:name="_Toc45833070"/>
      <w:bookmarkStart w:id="158" w:name="_Toc64448127"/>
      <w:bookmarkStart w:id="159" w:name="_Toc74152923"/>
      <w:bookmarkStart w:id="160" w:name="_Toc97909419"/>
      <w:bookmarkStart w:id="161" w:name="_Toc98932585"/>
      <w:bookmarkStart w:id="162" w:name="_Toc105668014"/>
      <w:r w:rsidRPr="00E638BA">
        <w:rPr>
          <w:rFonts w:ascii="Arial" w:eastAsia="Times New Roman" w:hAnsi="Arial"/>
          <w:sz w:val="36"/>
          <w:lang w:eastAsia="ko-KR"/>
        </w:rPr>
        <w:lastRenderedPageBreak/>
        <w:t>3</w:t>
      </w:r>
      <w:r w:rsidRPr="00E638BA">
        <w:rPr>
          <w:rFonts w:ascii="Arial" w:eastAsia="Times New Roman" w:hAnsi="Arial"/>
          <w:sz w:val="36"/>
          <w:lang w:eastAsia="ko-KR"/>
        </w:rPr>
        <w:tab/>
        <w:t>Definitions and abbreviations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163686F9" w14:textId="77777777" w:rsidR="00E638BA" w:rsidRPr="00E638BA" w:rsidRDefault="00E638BA" w:rsidP="00E638B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63" w:name="_Toc13920076"/>
      <w:bookmarkStart w:id="164" w:name="_Toc29392992"/>
      <w:bookmarkStart w:id="165" w:name="_Toc29393040"/>
      <w:bookmarkStart w:id="166" w:name="_Toc36556394"/>
      <w:bookmarkStart w:id="167" w:name="_Toc45833058"/>
      <w:bookmarkStart w:id="168" w:name="_Toc64448115"/>
      <w:bookmarkStart w:id="169" w:name="_Toc74152911"/>
      <w:bookmarkStart w:id="170" w:name="_Toc97909407"/>
      <w:bookmarkStart w:id="171" w:name="_Toc98932573"/>
      <w:bookmarkStart w:id="172" w:name="_Toc105668002"/>
      <w:bookmarkStart w:id="173" w:name="_Toc112769893"/>
      <w:bookmarkStart w:id="174" w:name="_Toc138760755"/>
      <w:r w:rsidRPr="00E638BA">
        <w:rPr>
          <w:rFonts w:ascii="Arial" w:eastAsia="Times New Roman" w:hAnsi="Arial"/>
          <w:sz w:val="32"/>
          <w:lang w:eastAsia="ko-KR"/>
        </w:rPr>
        <w:t>3.1</w:t>
      </w:r>
      <w:r w:rsidRPr="00E638BA">
        <w:rPr>
          <w:rFonts w:ascii="Arial" w:eastAsia="Times New Roman" w:hAnsi="Arial"/>
          <w:sz w:val="32"/>
          <w:lang w:eastAsia="ko-KR"/>
        </w:rPr>
        <w:tab/>
        <w:t>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4E4B8C0" w14:textId="77777777" w:rsidR="00E638BA" w:rsidRPr="00E638BA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 xml:space="preserve">For the purposes of the present document, the terms and definitions given in </w:t>
      </w:r>
      <w:bookmarkStart w:id="175" w:name="OLE_LINK6"/>
      <w:bookmarkStart w:id="176" w:name="OLE_LINK7"/>
      <w:bookmarkStart w:id="177" w:name="OLE_LINK8"/>
      <w:r w:rsidRPr="00E638BA">
        <w:rPr>
          <w:rFonts w:eastAsia="Times New Roman"/>
          <w:lang w:eastAsia="ko-KR"/>
        </w:rPr>
        <w:t xml:space="preserve">3GPP </w:t>
      </w:r>
      <w:bookmarkEnd w:id="175"/>
      <w:bookmarkEnd w:id="176"/>
      <w:bookmarkEnd w:id="177"/>
      <w:r w:rsidRPr="00E638BA">
        <w:rPr>
          <w:rFonts w:eastAsia="Times New Roman"/>
          <w:lang w:eastAsia="ko-KR"/>
        </w:rPr>
        <w:t>TR 21.905 [1] and the following apply. A term defined in the present document takes precedence over the definition of the same term, if any, in 3GPP TR 21.905 [1].</w:t>
      </w:r>
    </w:p>
    <w:p w14:paraId="0669D65C" w14:textId="77777777" w:rsidR="00745345" w:rsidRPr="0066552F" w:rsidRDefault="00745345" w:rsidP="00745345">
      <w:r w:rsidRPr="008E4C26">
        <w:rPr>
          <w:b/>
        </w:rPr>
        <w:t xml:space="preserve">BH RLC </w:t>
      </w:r>
      <w:r>
        <w:rPr>
          <w:b/>
        </w:rPr>
        <w:t>c</w:t>
      </w:r>
      <w:r w:rsidRPr="008E4C26">
        <w:rPr>
          <w:b/>
        </w:rPr>
        <w:t>hannel:</w:t>
      </w:r>
      <w:r w:rsidRPr="006F72EC">
        <w:t xml:space="preserve"> as defined in TS 38.300 [</w:t>
      </w:r>
      <w:r>
        <w:t>8</w:t>
      </w:r>
      <w:r w:rsidRPr="006F72EC">
        <w:t>].</w:t>
      </w:r>
    </w:p>
    <w:p w14:paraId="25513EF2" w14:textId="77777777" w:rsidR="00745345" w:rsidRPr="00946E34" w:rsidRDefault="00745345" w:rsidP="00745345">
      <w:proofErr w:type="spellStart"/>
      <w:r w:rsidRPr="00946E34">
        <w:rPr>
          <w:b/>
          <w:lang w:eastAsia="zh-CN"/>
        </w:rPr>
        <w:t>en-gNB</w:t>
      </w:r>
      <w:proofErr w:type="spellEnd"/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 xml:space="preserve">as defined in TS </w:t>
      </w:r>
      <w:r w:rsidRPr="00946E34">
        <w:rPr>
          <w:lang w:eastAsia="zh-CN"/>
        </w:rPr>
        <w:t>37.340 [9]</w:t>
      </w:r>
      <w:r>
        <w:rPr>
          <w:lang w:eastAsia="zh-CN"/>
        </w:rPr>
        <w:t>.</w:t>
      </w:r>
    </w:p>
    <w:p w14:paraId="38E8943E" w14:textId="77777777" w:rsidR="00745345" w:rsidRPr="00946E34" w:rsidRDefault="00745345" w:rsidP="00745345">
      <w:pPr>
        <w:rPr>
          <w:lang w:eastAsia="zh-CN"/>
        </w:rPr>
      </w:pPr>
      <w:proofErr w:type="spellStart"/>
      <w:r w:rsidRPr="00946E34">
        <w:rPr>
          <w:b/>
          <w:lang w:eastAsia="zh-CN"/>
        </w:rPr>
        <w:t>gNB</w:t>
      </w:r>
      <w:proofErr w:type="spellEnd"/>
      <w:r w:rsidRPr="00946E34">
        <w:rPr>
          <w:b/>
          <w:lang w:eastAsia="zh-CN"/>
        </w:rPr>
        <w:t>-CU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4D8BEF8E" w14:textId="77777777" w:rsidR="00745345" w:rsidRPr="00946E34" w:rsidRDefault="00745345" w:rsidP="00745345">
      <w:pPr>
        <w:rPr>
          <w:lang w:eastAsia="zh-CN"/>
        </w:rPr>
      </w:pPr>
      <w:proofErr w:type="spellStart"/>
      <w:r w:rsidRPr="00946E34">
        <w:rPr>
          <w:b/>
          <w:lang w:eastAsia="zh-CN"/>
        </w:rPr>
        <w:t>gNB</w:t>
      </w:r>
      <w:proofErr w:type="spellEnd"/>
      <w:r w:rsidRPr="00946E34">
        <w:rPr>
          <w:b/>
          <w:lang w:eastAsia="zh-CN"/>
        </w:rPr>
        <w:t>-DU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0C71FD0C" w14:textId="77777777" w:rsidR="00745345" w:rsidRDefault="00745345" w:rsidP="00745345">
      <w:pPr>
        <w:rPr>
          <w:lang w:eastAsia="zh-CN"/>
        </w:rPr>
      </w:pPr>
      <w:proofErr w:type="spellStart"/>
      <w:r w:rsidRPr="00946E34">
        <w:rPr>
          <w:b/>
          <w:lang w:eastAsia="zh-CN"/>
        </w:rPr>
        <w:t>gNB</w:t>
      </w:r>
      <w:proofErr w:type="spellEnd"/>
      <w:r w:rsidRPr="00946E34">
        <w:rPr>
          <w:lang w:eastAsia="zh-CN"/>
        </w:rPr>
        <w:t>: as defined in TS 38.300 [8]</w:t>
      </w:r>
      <w:r>
        <w:rPr>
          <w:lang w:eastAsia="zh-CN"/>
        </w:rPr>
        <w:t>.</w:t>
      </w:r>
    </w:p>
    <w:p w14:paraId="0C055C67" w14:textId="77777777" w:rsidR="00745345" w:rsidRDefault="00745345" w:rsidP="00745345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44B680E2" w14:textId="77777777" w:rsidR="00745345" w:rsidRDefault="00745345" w:rsidP="00745345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287B310D" w14:textId="77777777" w:rsidR="00745345" w:rsidRPr="007B3FDC" w:rsidRDefault="00745345" w:rsidP="00745345">
      <w:pPr>
        <w:rPr>
          <w:lang w:eastAsia="ja-JP"/>
        </w:rPr>
      </w:pPr>
      <w:r w:rsidRPr="007B3FDC">
        <w:rPr>
          <w:b/>
          <w:lang w:eastAsia="ja-JP"/>
        </w:rPr>
        <w:t>IAB-node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19157620" w14:textId="77777777" w:rsidR="00745345" w:rsidRPr="007B3FDC" w:rsidRDefault="00745345" w:rsidP="00745345">
      <w:pPr>
        <w:rPr>
          <w:lang w:eastAsia="ja-JP"/>
        </w:rPr>
      </w:pPr>
      <w:r w:rsidRPr="007B3FDC">
        <w:rPr>
          <w:b/>
          <w:lang w:eastAsia="ja-JP"/>
        </w:rPr>
        <w:t>IAB-donor</w:t>
      </w:r>
      <w:r w:rsidRPr="007B3FDC">
        <w:rPr>
          <w:lang w:eastAsia="ja-JP"/>
        </w:rPr>
        <w:t>:</w:t>
      </w:r>
      <w:r w:rsidRPr="007B3FDC">
        <w:rPr>
          <w:b/>
          <w:lang w:eastAsia="ja-JP"/>
        </w:rPr>
        <w:t xml:space="preserve"> </w:t>
      </w:r>
      <w:r w:rsidRPr="007B3FDC">
        <w:rPr>
          <w:lang w:eastAsia="ja-JP"/>
        </w:rPr>
        <w:t>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67615827" w14:textId="77777777" w:rsidR="00745345" w:rsidRPr="007B3FDC" w:rsidRDefault="00745345" w:rsidP="00745345">
      <w:pPr>
        <w:rPr>
          <w:lang w:eastAsia="ja-JP"/>
        </w:rPr>
      </w:pPr>
      <w:r w:rsidRPr="007B3FDC">
        <w:rPr>
          <w:b/>
          <w:lang w:eastAsia="ja-JP"/>
        </w:rPr>
        <w:t>IAB-donor-CU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19483BEB" w14:textId="1C7FC8A8" w:rsidR="00E638BA" w:rsidRDefault="00745345" w:rsidP="00745345">
      <w:pPr>
        <w:overflowPunct w:val="0"/>
        <w:autoSpaceDE w:val="0"/>
        <w:autoSpaceDN w:val="0"/>
        <w:adjustRightInd w:val="0"/>
        <w:textAlignment w:val="baseline"/>
        <w:rPr>
          <w:ins w:id="178" w:author="Lenovo" w:date="2023-08-07T14:35:00Z"/>
          <w:rFonts w:eastAsia="Times New Roman"/>
          <w:lang w:eastAsia="ja-JP"/>
        </w:rPr>
      </w:pPr>
      <w:r w:rsidRPr="007B3FDC">
        <w:rPr>
          <w:b/>
          <w:lang w:eastAsia="ja-JP"/>
        </w:rPr>
        <w:t>IAB-donor-DU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6B18A2A9" w14:textId="49A1F057" w:rsidR="00E638BA" w:rsidRPr="00051FAD" w:rsidRDefault="00E638BA" w:rsidP="00E638B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79" w:author="Lenovo" w:date="2023-08-07T14:35:00Z"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TM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as defined in TS </w:t>
        </w:r>
        <w:proofErr w:type="spellStart"/>
        <w:r w:rsidRPr="00E638BA">
          <w:rPr>
            <w:rFonts w:eastAsia="Times New Roman"/>
            <w:lang w:eastAsia="ja-JP"/>
          </w:rPr>
          <w:t>TS</w:t>
        </w:r>
        <w:proofErr w:type="spellEnd"/>
        <w:r w:rsidRPr="00E638BA">
          <w:rPr>
            <w:rFonts w:eastAsia="Times New Roman"/>
            <w:lang w:eastAsia="ja-JP"/>
          </w:rPr>
          <w:t xml:space="preserve"> 38.300 [8].</w:t>
        </w:r>
      </w:ins>
    </w:p>
    <w:p w14:paraId="28BA011F" w14:textId="77777777" w:rsidR="00745345" w:rsidRPr="00946E34" w:rsidRDefault="00745345" w:rsidP="00745345">
      <w:pPr>
        <w:rPr>
          <w:lang w:eastAsia="zh-CN"/>
        </w:rPr>
      </w:pPr>
      <w:bookmarkStart w:id="180" w:name="_Toc13920077"/>
      <w:bookmarkStart w:id="181" w:name="_Toc29392993"/>
      <w:bookmarkStart w:id="182" w:name="_Toc29393041"/>
      <w:bookmarkStart w:id="183" w:name="_Toc36556395"/>
      <w:bookmarkStart w:id="184" w:name="_Toc45833059"/>
      <w:bookmarkStart w:id="185" w:name="_Toc64448116"/>
      <w:bookmarkStart w:id="186" w:name="_Toc74152912"/>
      <w:bookmarkStart w:id="187" w:name="_Toc97909408"/>
      <w:r>
        <w:rPr>
          <w:b/>
          <w:lang w:eastAsia="ja-JP"/>
        </w:rPr>
        <w:t>PC5</w:t>
      </w:r>
      <w:r>
        <w:rPr>
          <w:rFonts w:hint="eastAsia"/>
          <w:b/>
          <w:lang w:val="en-US" w:eastAsia="zh-CN"/>
        </w:rPr>
        <w:t xml:space="preserve"> Relay</w:t>
      </w:r>
      <w:r>
        <w:rPr>
          <w:b/>
          <w:lang w:eastAsia="ja-JP"/>
        </w:rPr>
        <w:t xml:space="preserve"> RLC channel</w:t>
      </w:r>
      <w:r>
        <w:rPr>
          <w:lang w:eastAsia="ja-JP"/>
        </w:rPr>
        <w:t xml:space="preserve">: </w:t>
      </w:r>
      <w:r>
        <w:t>as defined in TS 38.300 [8].</w:t>
      </w:r>
    </w:p>
    <w:p w14:paraId="02C9DDAE" w14:textId="77777777" w:rsidR="00745345" w:rsidRDefault="00745345" w:rsidP="00745345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 w14:paraId="154A0067" w14:textId="77777777" w:rsidR="00745345" w:rsidRDefault="00745345" w:rsidP="00745345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 w14:paraId="7F87761D" w14:textId="52FE3EFE" w:rsidR="00E638BA" w:rsidRPr="00E638BA" w:rsidRDefault="00745345" w:rsidP="0074534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>
        <w:rPr>
          <w:b/>
          <w:lang w:eastAsia="ja-JP"/>
        </w:rPr>
        <w:t>Uu</w:t>
      </w:r>
      <w:proofErr w:type="spellEnd"/>
      <w:r>
        <w:rPr>
          <w:b/>
          <w:lang w:eastAsia="ja-JP"/>
        </w:rPr>
        <w:t xml:space="preserve"> </w:t>
      </w:r>
      <w:r>
        <w:rPr>
          <w:rFonts w:hint="eastAsia"/>
          <w:b/>
          <w:lang w:val="en-US" w:eastAsia="zh-CN"/>
        </w:rPr>
        <w:t xml:space="preserve">Relay </w:t>
      </w:r>
      <w:r>
        <w:rPr>
          <w:b/>
          <w:lang w:eastAsia="ja-JP"/>
        </w:rPr>
        <w:t>RLC channel</w:t>
      </w:r>
      <w:r>
        <w:rPr>
          <w:lang w:eastAsia="ja-JP"/>
        </w:rPr>
        <w:t xml:space="preserve">: </w:t>
      </w:r>
      <w:r>
        <w:t>as defined in TS 38.300 [8].</w:t>
      </w:r>
    </w:p>
    <w:p w14:paraId="5355419D" w14:textId="77777777" w:rsidR="00D91C35" w:rsidRDefault="00D91C35" w:rsidP="00D91C35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FF0000"/>
          <w:highlight w:val="yellow"/>
        </w:rPr>
      </w:pPr>
      <w:bookmarkStart w:id="188" w:name="_Toc13920082"/>
      <w:bookmarkStart w:id="189" w:name="_Toc29392998"/>
      <w:bookmarkStart w:id="190" w:name="_Toc29393046"/>
      <w:bookmarkStart w:id="191" w:name="_Toc36556400"/>
      <w:bookmarkStart w:id="192" w:name="_Toc45833064"/>
      <w:bookmarkStart w:id="193" w:name="_Toc64448121"/>
      <w:bookmarkStart w:id="194" w:name="_Toc74152917"/>
      <w:bookmarkStart w:id="195" w:name="_Toc97909413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4C9A5376" w14:textId="1A553EC1" w:rsidR="00D91C35" w:rsidRDefault="00D91C35" w:rsidP="00D91C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  <w:r w:rsidRPr="00E638BA">
        <w:rPr>
          <w:rFonts w:eastAsia="Times New Roman"/>
          <w:lang w:eastAsia="ko-KR"/>
        </w:rPr>
        <w:t xml:space="preserve"> </w:t>
      </w:r>
    </w:p>
    <w:p w14:paraId="7CB3DD83" w14:textId="77777777" w:rsidR="00D91C35" w:rsidRDefault="00D91C35" w:rsidP="00E638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bookmarkEnd w:id="188"/>
    <w:bookmarkEnd w:id="189"/>
    <w:bookmarkEnd w:id="190"/>
    <w:bookmarkEnd w:id="191"/>
    <w:bookmarkEnd w:id="192"/>
    <w:bookmarkEnd w:id="193"/>
    <w:bookmarkEnd w:id="194"/>
    <w:bookmarkEnd w:id="195"/>
    <w:p w14:paraId="40DCBEBB" w14:textId="11970481" w:rsidR="004161EF" w:rsidRPr="00946E34" w:rsidRDefault="004161EF" w:rsidP="004161EF">
      <w:pPr>
        <w:pStyle w:val="3"/>
      </w:pPr>
      <w:r w:rsidRPr="00946E34">
        <w:t>5.2.3</w:t>
      </w:r>
      <w:r w:rsidRPr="00946E34">
        <w:tab/>
        <w:t>F1 UE context management function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0E09CED1" w14:textId="2C4EAFDE" w:rsidR="009226EB" w:rsidRPr="00946E34" w:rsidRDefault="001F467F" w:rsidP="009226EB">
      <w:pPr>
        <w:rPr>
          <w:lang w:eastAsia="zh-CN"/>
        </w:rPr>
      </w:pPr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</w:p>
    <w:p w14:paraId="294FD52F" w14:textId="69B4F2B0" w:rsidR="009226EB" w:rsidRPr="00946E34" w:rsidRDefault="001F467F" w:rsidP="009226EB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</w:t>
      </w:r>
      <w:ins w:id="196" w:author="Lenovo" w:date="2023-08-07T14:41:00Z">
        <w:r w:rsidR="00A80E00">
          <w:t xml:space="preserve"> or LTM</w:t>
        </w:r>
      </w:ins>
      <w:r w:rsidR="009226EB">
        <w:t>.</w:t>
      </w:r>
    </w:p>
    <w:p w14:paraId="3B1EF19C" w14:textId="77777777" w:rsidR="006A0FDE" w:rsidRPr="00946E34" w:rsidRDefault="006A0FDE" w:rsidP="006A0FDE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2D27C351" w14:textId="77777777" w:rsidR="006A0FDE" w:rsidRPr="00946E34" w:rsidRDefault="006A0FDE" w:rsidP="006A0FDE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697CC580" w14:textId="22025127" w:rsidR="006A0FDE" w:rsidRDefault="006A0FDE" w:rsidP="006A0FDE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</w:t>
      </w:r>
      <w:r w:rsidR="0024333F">
        <w:t>.</w:t>
      </w:r>
    </w:p>
    <w:p w14:paraId="2362B5A6" w14:textId="72B1BFD9" w:rsidR="004161EF" w:rsidRPr="00026F63" w:rsidRDefault="006A0FDE" w:rsidP="006A0FDE">
      <w:pPr>
        <w:rPr>
          <w:ins w:id="197" w:author="Lenovo" w:date="2022-08-01T20:06:00Z"/>
        </w:rPr>
      </w:pPr>
      <w:r>
        <w:lastRenderedPageBreak/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01D101EB" w:rsidR="00B51BD5" w:rsidRDefault="00B51BD5" w:rsidP="004161EF">
      <w:pPr>
        <w:rPr>
          <w:lang w:eastAsia="zh-CN"/>
        </w:rPr>
      </w:pPr>
      <w:ins w:id="198" w:author="Lenovo" w:date="2022-08-01T20:06:00Z">
        <w:r>
          <w:rPr>
            <w:lang w:eastAsia="zh-CN"/>
          </w:rPr>
          <w:t xml:space="preserve">With this function, </w:t>
        </w:r>
      </w:ins>
      <w:ins w:id="199" w:author="Lenovo" w:date="2022-08-01T20:11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200" w:author="Lenovo" w:date="2022-08-05T09:59:00Z">
        <w:r w:rsidR="00580F5C">
          <w:rPr>
            <w:lang w:eastAsia="zh-CN"/>
          </w:rPr>
          <w:t>CU</w:t>
        </w:r>
      </w:ins>
      <w:ins w:id="201" w:author="Lenovo" w:date="2022-08-01T20:11:00Z">
        <w:r>
          <w:rPr>
            <w:lang w:eastAsia="zh-CN"/>
          </w:rPr>
          <w:t xml:space="preserve"> </w:t>
        </w:r>
      </w:ins>
      <w:ins w:id="202" w:author="Lenovo" w:date="2023-08-07T14:42:00Z">
        <w:r w:rsidR="002911B9">
          <w:rPr>
            <w:lang w:eastAsia="zh-CN"/>
          </w:rPr>
          <w:t>requests</w:t>
        </w:r>
      </w:ins>
      <w:ins w:id="203" w:author="Lenovo" w:date="2022-08-01T20:13:00Z">
        <w:r>
          <w:rPr>
            <w:lang w:eastAsia="zh-CN"/>
          </w:rPr>
          <w:t xml:space="preserve"> </w:t>
        </w:r>
      </w:ins>
      <w:ins w:id="204" w:author="Lenovo" w:date="2022-08-01T20:06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</w:t>
        </w:r>
      </w:ins>
      <w:ins w:id="205" w:author="Lenovo" w:date="2022-08-01T20:08:00Z">
        <w:r>
          <w:rPr>
            <w:lang w:eastAsia="zh-CN"/>
          </w:rPr>
          <w:t>D</w:t>
        </w:r>
      </w:ins>
      <w:ins w:id="206" w:author="Lenovo" w:date="2022-08-01T20:06:00Z">
        <w:r>
          <w:rPr>
            <w:lang w:eastAsia="zh-CN"/>
          </w:rPr>
          <w:t xml:space="preserve">U </w:t>
        </w:r>
      </w:ins>
      <w:ins w:id="207" w:author="Lenovo" w:date="2022-08-01T20:13:00Z">
        <w:r>
          <w:rPr>
            <w:lang w:eastAsia="zh-CN"/>
          </w:rPr>
          <w:t xml:space="preserve">to </w:t>
        </w:r>
      </w:ins>
      <w:ins w:id="208" w:author="Lenovo" w:date="2023-08-07T14:43:00Z">
        <w:r w:rsidR="002911B9">
          <w:rPr>
            <w:lang w:eastAsia="zh-CN"/>
          </w:rPr>
          <w:t xml:space="preserve">setup or change </w:t>
        </w:r>
      </w:ins>
      <w:ins w:id="209" w:author="Lenovo" w:date="2023-08-07T14:44:00Z">
        <w:r w:rsidR="002911B9">
          <w:rPr>
            <w:lang w:eastAsia="zh-CN"/>
          </w:rPr>
          <w:t>of</w:t>
        </w:r>
      </w:ins>
      <w:ins w:id="210" w:author="Lenovo" w:date="2022-08-01T20:06:00Z">
        <w:r>
          <w:rPr>
            <w:lang w:eastAsia="zh-CN"/>
          </w:rPr>
          <w:t xml:space="preserve"> the </w:t>
        </w:r>
      </w:ins>
      <w:ins w:id="211" w:author="Lenovo" w:date="2023-08-07T14:44:00Z">
        <w:r w:rsidR="002911B9">
          <w:rPr>
            <w:lang w:eastAsia="zh-CN"/>
          </w:rPr>
          <w:t xml:space="preserve">LTM </w:t>
        </w:r>
      </w:ins>
      <w:ins w:id="212" w:author="Lenovo" w:date="2022-08-01T20:08:00Z">
        <w:r>
          <w:rPr>
            <w:lang w:eastAsia="zh-CN"/>
          </w:rPr>
          <w:t xml:space="preserve">candidate cells </w:t>
        </w:r>
      </w:ins>
      <w:ins w:id="213" w:author="Lenovo" w:date="2023-02-10T14:29:00Z">
        <w:r w:rsidR="00A62EE1">
          <w:rPr>
            <w:lang w:eastAsia="zh-CN"/>
          </w:rPr>
          <w:t xml:space="preserve">configuration </w:t>
        </w:r>
      </w:ins>
      <w:ins w:id="214" w:author="Lenovo" w:date="2022-08-01T20:09:00Z">
        <w:r>
          <w:rPr>
            <w:lang w:eastAsia="zh-CN"/>
          </w:rPr>
          <w:t xml:space="preserve">for </w:t>
        </w:r>
      </w:ins>
      <w:ins w:id="215" w:author="Lenovo" w:date="2023-08-07T14:44:00Z">
        <w:r w:rsidR="002911B9">
          <w:rPr>
            <w:lang w:eastAsia="zh-CN"/>
          </w:rPr>
          <w:t>the UE</w:t>
        </w:r>
      </w:ins>
      <w:ins w:id="216" w:author="Lenovo" w:date="2022-08-01T20:13:00Z">
        <w:r>
          <w:rPr>
            <w:lang w:eastAsia="zh-CN"/>
          </w:rPr>
          <w:t xml:space="preserve">. This function also </w:t>
        </w:r>
      </w:ins>
      <w:ins w:id="217" w:author="Lenovo" w:date="2022-08-01T20:14:00Z">
        <w:r>
          <w:rPr>
            <w:lang w:eastAsia="zh-CN"/>
          </w:rPr>
          <w:t xml:space="preserve">enables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to inform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of which cell </w:t>
        </w:r>
      </w:ins>
      <w:ins w:id="218" w:author="Lenovo" w:date="2023-09-07T15:17:00Z">
        <w:r w:rsidR="00480CBF">
          <w:rPr>
            <w:lang w:eastAsia="zh-CN"/>
          </w:rPr>
          <w:t xml:space="preserve">and the beam information </w:t>
        </w:r>
      </w:ins>
      <w:ins w:id="219" w:author="Lenovo" w:date="2023-08-07T14:50:00Z">
        <w:r w:rsidR="000A5F2A">
          <w:rPr>
            <w:lang w:eastAsia="zh-CN"/>
          </w:rPr>
          <w:t xml:space="preserve">the </w:t>
        </w:r>
      </w:ins>
      <w:ins w:id="220" w:author="Lenovo" w:date="2023-08-07T14:51:00Z">
        <w:r w:rsidR="000A5F2A">
          <w:rPr>
            <w:lang w:eastAsia="zh-CN"/>
          </w:rPr>
          <w:t>LTM cell switch command has initiated</w:t>
        </w:r>
      </w:ins>
      <w:ins w:id="221" w:author="Lenovo" w:date="2023-08-07T14:52:00Z">
        <w:r w:rsidR="000A5F2A">
          <w:rPr>
            <w:lang w:eastAsia="zh-CN"/>
          </w:rPr>
          <w:t xml:space="preserve"> to the UE</w:t>
        </w:r>
      </w:ins>
      <w:ins w:id="222" w:author="Lenovo" w:date="2022-08-05T09:59:00Z">
        <w:r w:rsidR="00D81A4F">
          <w:rPr>
            <w:lang w:eastAsia="zh-CN"/>
          </w:rPr>
          <w:t>.</w:t>
        </w:r>
      </w:ins>
    </w:p>
    <w:p w14:paraId="60DCD138" w14:textId="63016718" w:rsidR="008B34FF" w:rsidRDefault="008B34FF" w:rsidP="008B34FF">
      <w:pPr>
        <w:pStyle w:val="B1"/>
      </w:pPr>
    </w:p>
    <w:p w14:paraId="0D77AEB8" w14:textId="77777777" w:rsidR="00D91C35" w:rsidRDefault="00D91C35" w:rsidP="00222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223" w:name="_Toc13920095"/>
      <w:bookmarkStart w:id="224" w:name="_Toc29393013"/>
      <w:bookmarkStart w:id="225" w:name="_Toc29393061"/>
      <w:bookmarkStart w:id="226" w:name="_Toc36556415"/>
      <w:bookmarkStart w:id="227" w:name="_Toc45833081"/>
      <w:bookmarkStart w:id="228" w:name="_Toc64448140"/>
      <w:bookmarkStart w:id="229" w:name="_Toc74152936"/>
      <w:bookmarkStart w:id="230" w:name="_Toc97909432"/>
      <w:bookmarkStart w:id="231" w:name="_Toc98932601"/>
      <w:bookmarkStart w:id="232" w:name="_Toc105668030"/>
      <w:bookmarkStart w:id="233" w:name="_Toc112769921"/>
      <w:bookmarkStart w:id="234" w:name="_Toc138760783"/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  <w:r w:rsidRPr="00E638BA">
        <w:rPr>
          <w:rFonts w:ascii="Arial" w:eastAsia="Times New Roman" w:hAnsi="Arial"/>
          <w:sz w:val="32"/>
          <w:lang w:eastAsia="ko-KR"/>
        </w:rPr>
        <w:t xml:space="preserve"> </w:t>
      </w:r>
    </w:p>
    <w:p w14:paraId="35F90B87" w14:textId="77777777" w:rsidR="00D91C35" w:rsidRDefault="00D91C35" w:rsidP="00222E6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</w:p>
    <w:p w14:paraId="1D70DEF6" w14:textId="77777777" w:rsidR="00222E63" w:rsidRPr="00E638BA" w:rsidRDefault="00222E63" w:rsidP="00222E6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ko-KR"/>
        </w:rPr>
      </w:pPr>
      <w:bookmarkStart w:id="235" w:name="_Toc13920096"/>
      <w:bookmarkStart w:id="236" w:name="_Toc29393014"/>
      <w:bookmarkStart w:id="237" w:name="_Toc29393062"/>
      <w:bookmarkStart w:id="238" w:name="_Toc36556416"/>
      <w:bookmarkStart w:id="239" w:name="_Toc45833082"/>
      <w:bookmarkStart w:id="240" w:name="_Toc64448141"/>
      <w:bookmarkStart w:id="241" w:name="_Toc74152937"/>
      <w:bookmarkStart w:id="242" w:name="_Toc97909433"/>
      <w:bookmarkStart w:id="243" w:name="_Toc98932602"/>
      <w:bookmarkStart w:id="244" w:name="_Toc105668031"/>
      <w:bookmarkStart w:id="245" w:name="_Toc112769922"/>
      <w:bookmarkStart w:id="246" w:name="_Toc138760784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r w:rsidRPr="00E638BA">
        <w:rPr>
          <w:rFonts w:ascii="Arial" w:eastAsia="Times New Roman" w:hAnsi="Arial"/>
          <w:sz w:val="36"/>
          <w:lang w:eastAsia="ko-KR"/>
        </w:rPr>
        <w:t>6</w:t>
      </w:r>
      <w:r w:rsidRPr="00E638BA">
        <w:rPr>
          <w:rFonts w:ascii="Arial" w:eastAsia="Times New Roman" w:hAnsi="Arial"/>
          <w:sz w:val="36"/>
          <w:lang w:eastAsia="ko-KR"/>
        </w:rPr>
        <w:tab/>
        <w:t>Procedures of the F1 interface</w:t>
      </w:r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0F01F778" w14:textId="01FC3EBB" w:rsidR="00222E63" w:rsidRDefault="00D91C35" w:rsidP="00D91C35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FF0000"/>
        </w:rPr>
      </w:pPr>
      <w:r w:rsidRPr="009E2ED9">
        <w:rPr>
          <w:rFonts w:hint="eastAsia"/>
          <w:b/>
          <w:i/>
          <w:color w:val="FF0000"/>
          <w:highlight w:val="yellow"/>
        </w:rPr>
        <w:t>/</w:t>
      </w:r>
      <w:r w:rsidRPr="009E2ED9">
        <w:rPr>
          <w:b/>
          <w:i/>
          <w:color w:val="FF0000"/>
          <w:highlight w:val="yellow"/>
        </w:rPr>
        <w:t>/skip unchanged part</w:t>
      </w:r>
    </w:p>
    <w:p w14:paraId="44FF2DBA" w14:textId="77777777" w:rsidR="00D91C35" w:rsidRPr="00E37DEA" w:rsidRDefault="00D91C35" w:rsidP="00D91C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97F5F81" w14:textId="77777777" w:rsidR="00222E63" w:rsidRPr="00E638BA" w:rsidRDefault="00222E63" w:rsidP="00222E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7" w:name="_Toc13920099"/>
      <w:bookmarkStart w:id="248" w:name="_Toc29393017"/>
      <w:bookmarkStart w:id="249" w:name="_Toc29393065"/>
      <w:bookmarkStart w:id="250" w:name="_Toc36556419"/>
      <w:bookmarkStart w:id="251" w:name="_Toc45833085"/>
      <w:bookmarkStart w:id="252" w:name="_Toc64448144"/>
      <w:bookmarkStart w:id="253" w:name="_Toc74152940"/>
      <w:bookmarkStart w:id="254" w:name="_Toc97909436"/>
      <w:bookmarkStart w:id="255" w:name="_Toc98932605"/>
      <w:bookmarkStart w:id="256" w:name="_Toc105668034"/>
      <w:bookmarkStart w:id="257" w:name="_Toc112769925"/>
      <w:bookmarkStart w:id="258" w:name="_Toc138760787"/>
      <w:r w:rsidRPr="00E638BA">
        <w:rPr>
          <w:rFonts w:ascii="Arial" w:eastAsia="Times New Roman" w:hAnsi="Arial"/>
          <w:sz w:val="28"/>
          <w:lang w:eastAsia="ko-KR"/>
        </w:rPr>
        <w:t>6.1.2</w:t>
      </w:r>
      <w:r w:rsidRPr="00E638BA">
        <w:rPr>
          <w:rFonts w:ascii="Arial" w:eastAsia="Times New Roman" w:hAnsi="Arial"/>
          <w:sz w:val="28"/>
          <w:lang w:eastAsia="ko-KR"/>
        </w:rPr>
        <w:tab/>
        <w:t>Context Management procedures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14:paraId="067FB873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The F1 Context management procedures are listed below:</w:t>
      </w:r>
    </w:p>
    <w:p w14:paraId="6CD3CC6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setup procedure</w:t>
      </w:r>
    </w:p>
    <w:p w14:paraId="1456315D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Release Request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initiated) procedure</w:t>
      </w:r>
    </w:p>
    <w:p w14:paraId="49B08670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Release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initiated) procedure</w:t>
      </w:r>
    </w:p>
    <w:p w14:paraId="142265BC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Modification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-CU initiated) procedure</w:t>
      </w:r>
    </w:p>
    <w:p w14:paraId="06A5981F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Context Modification Required (</w:t>
      </w:r>
      <w:proofErr w:type="spellStart"/>
      <w:r w:rsidRPr="00E638BA">
        <w:rPr>
          <w:rFonts w:eastAsia="Times New Roman"/>
          <w:lang w:eastAsia="ko-KR"/>
        </w:rPr>
        <w:t>gNB</w:t>
      </w:r>
      <w:proofErr w:type="spellEnd"/>
      <w:r w:rsidRPr="00E638BA">
        <w:rPr>
          <w:rFonts w:eastAsia="Times New Roman"/>
          <w:lang w:eastAsia="ko-KR"/>
        </w:rPr>
        <w:t>-DU initiated) procedure</w:t>
      </w:r>
    </w:p>
    <w:p w14:paraId="19C980EE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UE Inactivity Notification procedure</w:t>
      </w:r>
    </w:p>
    <w:p w14:paraId="6263EF9E" w14:textId="77777777" w:rsidR="00222E63" w:rsidRPr="00E638BA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E638BA">
        <w:rPr>
          <w:rFonts w:eastAsia="Times New Roman"/>
          <w:lang w:eastAsia="zh-CN"/>
        </w:rPr>
        <w:t>-</w:t>
      </w:r>
      <w:r w:rsidRPr="00E638BA">
        <w:rPr>
          <w:rFonts w:eastAsia="Times New Roman"/>
          <w:lang w:eastAsia="zh-CN"/>
        </w:rPr>
        <w:tab/>
        <w:t>Notify procedure</w:t>
      </w:r>
    </w:p>
    <w:p w14:paraId="2EEC7357" w14:textId="32591F15" w:rsidR="00222E63" w:rsidRDefault="00222E63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59" w:author="Lenovo" w:date="2023-08-07T14:52:00Z"/>
          <w:rFonts w:eastAsia="Times New Roman"/>
          <w:lang w:eastAsia="ko-KR"/>
        </w:rPr>
      </w:pPr>
      <w:r w:rsidRPr="00E638BA">
        <w:rPr>
          <w:rFonts w:eastAsia="Times New Roman"/>
          <w:lang w:eastAsia="ko-KR"/>
        </w:rPr>
        <w:t>-</w:t>
      </w:r>
      <w:r w:rsidRPr="00E638BA">
        <w:rPr>
          <w:rFonts w:eastAsia="Times New Roman"/>
          <w:lang w:eastAsia="ko-KR"/>
        </w:rPr>
        <w:tab/>
        <w:t>Access Success procedure</w:t>
      </w:r>
    </w:p>
    <w:p w14:paraId="200A39EE" w14:textId="41570918" w:rsidR="00C46970" w:rsidRDefault="00C46970" w:rsidP="00222E6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ins w:id="260" w:author="Lenovo" w:date="2023-08-07T14:53:00Z">
        <w:r w:rsidRPr="00E638BA">
          <w:rPr>
            <w:rFonts w:eastAsia="Times New Roman"/>
            <w:lang w:eastAsia="ko-KR"/>
          </w:rPr>
          <w:t>-</w:t>
        </w:r>
        <w:r w:rsidRPr="00E638BA">
          <w:rPr>
            <w:rFonts w:eastAsia="Times New Roman"/>
            <w:lang w:eastAsia="ko-KR"/>
          </w:rPr>
          <w:tab/>
        </w:r>
        <w:r>
          <w:rPr>
            <w:rFonts w:eastAsia="Times New Roman"/>
            <w:lang w:eastAsia="ko-KR"/>
          </w:rPr>
          <w:t>LTM Cell Change Notification</w:t>
        </w:r>
        <w:r w:rsidRPr="00E638BA">
          <w:rPr>
            <w:rFonts w:eastAsia="Times New Roman"/>
            <w:lang w:eastAsia="ko-KR"/>
          </w:rPr>
          <w:t xml:space="preserve"> procedure</w:t>
        </w:r>
      </w:ins>
    </w:p>
    <w:p w14:paraId="2293CA7E" w14:textId="77777777" w:rsidR="00D91C35" w:rsidRDefault="00D91C35" w:rsidP="00222E63">
      <w:pPr>
        <w:pStyle w:val="3"/>
        <w:rPr>
          <w:rFonts w:ascii="Times New Roman" w:eastAsia="Times New Roman" w:hAnsi="Times New Roman"/>
          <w:b/>
          <w:i/>
          <w:color w:val="FF0000"/>
          <w:sz w:val="20"/>
          <w:highlight w:val="yellow"/>
        </w:rPr>
      </w:pPr>
    </w:p>
    <w:p w14:paraId="77CA2E4E" w14:textId="51A0D838" w:rsidR="00222E63" w:rsidRPr="00E638BA" w:rsidRDefault="00D91C35" w:rsidP="00222E63">
      <w:pPr>
        <w:pStyle w:val="3"/>
      </w:pPr>
      <w:r w:rsidRPr="00D91C35">
        <w:rPr>
          <w:rFonts w:ascii="Times New Roman" w:eastAsia="Times New Roman" w:hAnsi="Times New Roman" w:hint="eastAsia"/>
          <w:b/>
          <w:i/>
          <w:color w:val="FF0000"/>
          <w:sz w:val="20"/>
          <w:highlight w:val="yellow"/>
        </w:rPr>
        <w:t>/</w:t>
      </w:r>
      <w:r w:rsidRPr="00D91C35">
        <w:rPr>
          <w:rFonts w:ascii="Times New Roman" w:eastAsia="Times New Roman" w:hAnsi="Times New Roman"/>
          <w:b/>
          <w:i/>
          <w:color w:val="FF0000"/>
          <w:sz w:val="20"/>
          <w:highlight w:val="yellow"/>
        </w:rPr>
        <w:t>/skip unchanged part</w:t>
      </w:r>
    </w:p>
    <w:p w14:paraId="225F65A4" w14:textId="77777777" w:rsidR="00222E63" w:rsidRDefault="00222E63" w:rsidP="00222E63">
      <w:pPr>
        <w:pStyle w:val="3"/>
      </w:pPr>
    </w:p>
    <w:sectPr w:rsidR="00222E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11760" w14:textId="77777777" w:rsidR="0015280D" w:rsidRDefault="0015280D">
      <w:r>
        <w:separator/>
      </w:r>
    </w:p>
  </w:endnote>
  <w:endnote w:type="continuationSeparator" w:id="0">
    <w:p w14:paraId="206EA711" w14:textId="77777777" w:rsidR="0015280D" w:rsidRDefault="0015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20C28" w14:textId="77777777" w:rsidR="0015280D" w:rsidRDefault="0015280D">
      <w:r>
        <w:separator/>
      </w:r>
    </w:p>
  </w:footnote>
  <w:footnote w:type="continuationSeparator" w:id="0">
    <w:p w14:paraId="5D94F220" w14:textId="77777777" w:rsidR="0015280D" w:rsidRDefault="00152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28434456">
    <w:abstractNumId w:val="4"/>
  </w:num>
  <w:num w:numId="2" w16cid:durableId="159736134">
    <w:abstractNumId w:val="3"/>
  </w:num>
  <w:num w:numId="3" w16cid:durableId="261382249">
    <w:abstractNumId w:val="0"/>
  </w:num>
  <w:num w:numId="4" w16cid:durableId="854660668">
    <w:abstractNumId w:val="1"/>
  </w:num>
  <w:num w:numId="5" w16cid:durableId="1407414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395252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3706447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EF4"/>
    <w:rsid w:val="00026F63"/>
    <w:rsid w:val="000351B7"/>
    <w:rsid w:val="000351E6"/>
    <w:rsid w:val="00047ED4"/>
    <w:rsid w:val="00051FAD"/>
    <w:rsid w:val="00054D77"/>
    <w:rsid w:val="00056510"/>
    <w:rsid w:val="00077666"/>
    <w:rsid w:val="00093B57"/>
    <w:rsid w:val="000A5F2A"/>
    <w:rsid w:val="000A6394"/>
    <w:rsid w:val="000B3A57"/>
    <w:rsid w:val="000B705C"/>
    <w:rsid w:val="000B7FED"/>
    <w:rsid w:val="000C038A"/>
    <w:rsid w:val="000C41A7"/>
    <w:rsid w:val="000C6598"/>
    <w:rsid w:val="000D2B31"/>
    <w:rsid w:val="000D44B3"/>
    <w:rsid w:val="000E7E21"/>
    <w:rsid w:val="000F1BEA"/>
    <w:rsid w:val="00106459"/>
    <w:rsid w:val="00131603"/>
    <w:rsid w:val="00132490"/>
    <w:rsid w:val="0014299C"/>
    <w:rsid w:val="00145D43"/>
    <w:rsid w:val="0015280D"/>
    <w:rsid w:val="00153404"/>
    <w:rsid w:val="00161DDC"/>
    <w:rsid w:val="001652E4"/>
    <w:rsid w:val="00172DCA"/>
    <w:rsid w:val="00172E9C"/>
    <w:rsid w:val="00175664"/>
    <w:rsid w:val="0017701E"/>
    <w:rsid w:val="00183077"/>
    <w:rsid w:val="00192C46"/>
    <w:rsid w:val="001A08B3"/>
    <w:rsid w:val="001A1627"/>
    <w:rsid w:val="001A7B60"/>
    <w:rsid w:val="001B33E5"/>
    <w:rsid w:val="001B52F0"/>
    <w:rsid w:val="001B7A65"/>
    <w:rsid w:val="001D214F"/>
    <w:rsid w:val="001E41F3"/>
    <w:rsid w:val="001F1CAF"/>
    <w:rsid w:val="001F467F"/>
    <w:rsid w:val="00215381"/>
    <w:rsid w:val="00222E63"/>
    <w:rsid w:val="002278D6"/>
    <w:rsid w:val="00242DC4"/>
    <w:rsid w:val="0024333F"/>
    <w:rsid w:val="0025143D"/>
    <w:rsid w:val="0026004D"/>
    <w:rsid w:val="002640DD"/>
    <w:rsid w:val="00267D35"/>
    <w:rsid w:val="00275D12"/>
    <w:rsid w:val="002774A4"/>
    <w:rsid w:val="00284FEB"/>
    <w:rsid w:val="002860C4"/>
    <w:rsid w:val="002911B9"/>
    <w:rsid w:val="002936EC"/>
    <w:rsid w:val="002B2956"/>
    <w:rsid w:val="002B5741"/>
    <w:rsid w:val="002E2AF7"/>
    <w:rsid w:val="002E302A"/>
    <w:rsid w:val="002E472E"/>
    <w:rsid w:val="002E6A8E"/>
    <w:rsid w:val="002F29A1"/>
    <w:rsid w:val="00305409"/>
    <w:rsid w:val="00313D5C"/>
    <w:rsid w:val="00316CC1"/>
    <w:rsid w:val="00323874"/>
    <w:rsid w:val="0032466F"/>
    <w:rsid w:val="00324BE9"/>
    <w:rsid w:val="0033562A"/>
    <w:rsid w:val="003366A7"/>
    <w:rsid w:val="00341CC6"/>
    <w:rsid w:val="0034270A"/>
    <w:rsid w:val="003477B0"/>
    <w:rsid w:val="003609EF"/>
    <w:rsid w:val="0036231A"/>
    <w:rsid w:val="00374DD4"/>
    <w:rsid w:val="00376AF1"/>
    <w:rsid w:val="00382BC2"/>
    <w:rsid w:val="003A3D59"/>
    <w:rsid w:val="003B4664"/>
    <w:rsid w:val="003C33AF"/>
    <w:rsid w:val="003D23A4"/>
    <w:rsid w:val="003D62BA"/>
    <w:rsid w:val="003E1A36"/>
    <w:rsid w:val="003E2402"/>
    <w:rsid w:val="003F3993"/>
    <w:rsid w:val="004025E1"/>
    <w:rsid w:val="00410371"/>
    <w:rsid w:val="004129B8"/>
    <w:rsid w:val="004161EF"/>
    <w:rsid w:val="00421EC5"/>
    <w:rsid w:val="004242F1"/>
    <w:rsid w:val="004269B1"/>
    <w:rsid w:val="00435297"/>
    <w:rsid w:val="0044405A"/>
    <w:rsid w:val="00446CA6"/>
    <w:rsid w:val="00446E34"/>
    <w:rsid w:val="00451286"/>
    <w:rsid w:val="00471590"/>
    <w:rsid w:val="00480CBF"/>
    <w:rsid w:val="004A39FA"/>
    <w:rsid w:val="004A735A"/>
    <w:rsid w:val="004B75B7"/>
    <w:rsid w:val="004C6BF0"/>
    <w:rsid w:val="004C6F87"/>
    <w:rsid w:val="004D1174"/>
    <w:rsid w:val="004D152F"/>
    <w:rsid w:val="00503CB3"/>
    <w:rsid w:val="005141D9"/>
    <w:rsid w:val="0051580D"/>
    <w:rsid w:val="0052171C"/>
    <w:rsid w:val="00521F5F"/>
    <w:rsid w:val="00523083"/>
    <w:rsid w:val="005268B7"/>
    <w:rsid w:val="0052769D"/>
    <w:rsid w:val="00541E7E"/>
    <w:rsid w:val="00547111"/>
    <w:rsid w:val="0056047C"/>
    <w:rsid w:val="005604BF"/>
    <w:rsid w:val="00560C6A"/>
    <w:rsid w:val="0056366F"/>
    <w:rsid w:val="00580F5C"/>
    <w:rsid w:val="00592D74"/>
    <w:rsid w:val="00596EE1"/>
    <w:rsid w:val="005A21B3"/>
    <w:rsid w:val="005A7C49"/>
    <w:rsid w:val="005B7F8B"/>
    <w:rsid w:val="005E1B82"/>
    <w:rsid w:val="005E2C44"/>
    <w:rsid w:val="005E7B7C"/>
    <w:rsid w:val="005F0D75"/>
    <w:rsid w:val="00602C90"/>
    <w:rsid w:val="00602D71"/>
    <w:rsid w:val="00621188"/>
    <w:rsid w:val="00623EA4"/>
    <w:rsid w:val="006257ED"/>
    <w:rsid w:val="006318BB"/>
    <w:rsid w:val="00641556"/>
    <w:rsid w:val="006419AB"/>
    <w:rsid w:val="00653DE4"/>
    <w:rsid w:val="00653E7A"/>
    <w:rsid w:val="00665C47"/>
    <w:rsid w:val="00670CC1"/>
    <w:rsid w:val="00670DD9"/>
    <w:rsid w:val="00674CE4"/>
    <w:rsid w:val="00692D79"/>
    <w:rsid w:val="00695808"/>
    <w:rsid w:val="006A0CF3"/>
    <w:rsid w:val="006A0FDE"/>
    <w:rsid w:val="006B46FB"/>
    <w:rsid w:val="006B72B8"/>
    <w:rsid w:val="006C5397"/>
    <w:rsid w:val="006E21FB"/>
    <w:rsid w:val="006F4D0C"/>
    <w:rsid w:val="00713CAB"/>
    <w:rsid w:val="00745345"/>
    <w:rsid w:val="0076373C"/>
    <w:rsid w:val="007749EA"/>
    <w:rsid w:val="007750B2"/>
    <w:rsid w:val="00792342"/>
    <w:rsid w:val="007938C3"/>
    <w:rsid w:val="007969CF"/>
    <w:rsid w:val="007977A8"/>
    <w:rsid w:val="007B14D3"/>
    <w:rsid w:val="007B512A"/>
    <w:rsid w:val="007C2097"/>
    <w:rsid w:val="007D6A07"/>
    <w:rsid w:val="007E4308"/>
    <w:rsid w:val="007E5F5E"/>
    <w:rsid w:val="007F4A27"/>
    <w:rsid w:val="007F7259"/>
    <w:rsid w:val="008040A8"/>
    <w:rsid w:val="00824A84"/>
    <w:rsid w:val="008279FA"/>
    <w:rsid w:val="0083056E"/>
    <w:rsid w:val="00831386"/>
    <w:rsid w:val="00833E98"/>
    <w:rsid w:val="00853A5E"/>
    <w:rsid w:val="008626E7"/>
    <w:rsid w:val="00866436"/>
    <w:rsid w:val="00870EE7"/>
    <w:rsid w:val="00877B1F"/>
    <w:rsid w:val="008863B9"/>
    <w:rsid w:val="008907F6"/>
    <w:rsid w:val="008960D0"/>
    <w:rsid w:val="0089732F"/>
    <w:rsid w:val="008A2258"/>
    <w:rsid w:val="008A45A6"/>
    <w:rsid w:val="008B34FF"/>
    <w:rsid w:val="008D3514"/>
    <w:rsid w:val="008D3CCC"/>
    <w:rsid w:val="008D788E"/>
    <w:rsid w:val="008E0B0D"/>
    <w:rsid w:val="008E2B7F"/>
    <w:rsid w:val="008E4361"/>
    <w:rsid w:val="008E6D97"/>
    <w:rsid w:val="008F3789"/>
    <w:rsid w:val="008F686C"/>
    <w:rsid w:val="00911EE4"/>
    <w:rsid w:val="00912D93"/>
    <w:rsid w:val="009148DE"/>
    <w:rsid w:val="00915F7A"/>
    <w:rsid w:val="0092232D"/>
    <w:rsid w:val="009226EB"/>
    <w:rsid w:val="009241A5"/>
    <w:rsid w:val="00927EE5"/>
    <w:rsid w:val="00937D7D"/>
    <w:rsid w:val="00941E30"/>
    <w:rsid w:val="00955393"/>
    <w:rsid w:val="00960DBB"/>
    <w:rsid w:val="0096325E"/>
    <w:rsid w:val="00971F1B"/>
    <w:rsid w:val="00974E18"/>
    <w:rsid w:val="009777D9"/>
    <w:rsid w:val="00982164"/>
    <w:rsid w:val="00991B88"/>
    <w:rsid w:val="009A38EB"/>
    <w:rsid w:val="009A5753"/>
    <w:rsid w:val="009A579D"/>
    <w:rsid w:val="009C1A53"/>
    <w:rsid w:val="009E3297"/>
    <w:rsid w:val="009E4387"/>
    <w:rsid w:val="009F10A8"/>
    <w:rsid w:val="009F210F"/>
    <w:rsid w:val="009F21A9"/>
    <w:rsid w:val="009F2CB3"/>
    <w:rsid w:val="009F48D7"/>
    <w:rsid w:val="009F547F"/>
    <w:rsid w:val="009F734F"/>
    <w:rsid w:val="00A047B5"/>
    <w:rsid w:val="00A060E0"/>
    <w:rsid w:val="00A10DDB"/>
    <w:rsid w:val="00A14E1D"/>
    <w:rsid w:val="00A15455"/>
    <w:rsid w:val="00A20E14"/>
    <w:rsid w:val="00A246B6"/>
    <w:rsid w:val="00A4465F"/>
    <w:rsid w:val="00A47E70"/>
    <w:rsid w:val="00A50CF0"/>
    <w:rsid w:val="00A54C7C"/>
    <w:rsid w:val="00A6149F"/>
    <w:rsid w:val="00A62EE1"/>
    <w:rsid w:val="00A73183"/>
    <w:rsid w:val="00A74C1A"/>
    <w:rsid w:val="00A752AA"/>
    <w:rsid w:val="00A7671C"/>
    <w:rsid w:val="00A80E00"/>
    <w:rsid w:val="00A82A4C"/>
    <w:rsid w:val="00A83FAF"/>
    <w:rsid w:val="00AA2CBC"/>
    <w:rsid w:val="00AB1980"/>
    <w:rsid w:val="00AC5820"/>
    <w:rsid w:val="00AD1CD8"/>
    <w:rsid w:val="00AD30EF"/>
    <w:rsid w:val="00AD4087"/>
    <w:rsid w:val="00AE6CB7"/>
    <w:rsid w:val="00B00F28"/>
    <w:rsid w:val="00B100A8"/>
    <w:rsid w:val="00B1193D"/>
    <w:rsid w:val="00B21219"/>
    <w:rsid w:val="00B258BB"/>
    <w:rsid w:val="00B37348"/>
    <w:rsid w:val="00B40D11"/>
    <w:rsid w:val="00B443C6"/>
    <w:rsid w:val="00B51BD5"/>
    <w:rsid w:val="00B67B97"/>
    <w:rsid w:val="00B7155A"/>
    <w:rsid w:val="00B8247A"/>
    <w:rsid w:val="00B968C8"/>
    <w:rsid w:val="00BA38B6"/>
    <w:rsid w:val="00BA3EC5"/>
    <w:rsid w:val="00BA49B7"/>
    <w:rsid w:val="00BA51D9"/>
    <w:rsid w:val="00BB0659"/>
    <w:rsid w:val="00BB19D6"/>
    <w:rsid w:val="00BB5DFC"/>
    <w:rsid w:val="00BD1CB4"/>
    <w:rsid w:val="00BD279D"/>
    <w:rsid w:val="00BD6A4C"/>
    <w:rsid w:val="00BD6BB8"/>
    <w:rsid w:val="00C046CC"/>
    <w:rsid w:val="00C111F7"/>
    <w:rsid w:val="00C11420"/>
    <w:rsid w:val="00C30AA1"/>
    <w:rsid w:val="00C340A4"/>
    <w:rsid w:val="00C44F17"/>
    <w:rsid w:val="00C46970"/>
    <w:rsid w:val="00C542B3"/>
    <w:rsid w:val="00C66BA2"/>
    <w:rsid w:val="00C72C3E"/>
    <w:rsid w:val="00C870F6"/>
    <w:rsid w:val="00C93E0A"/>
    <w:rsid w:val="00C95985"/>
    <w:rsid w:val="00C965E2"/>
    <w:rsid w:val="00CA17EF"/>
    <w:rsid w:val="00CA2683"/>
    <w:rsid w:val="00CA5218"/>
    <w:rsid w:val="00CC35B1"/>
    <w:rsid w:val="00CC5026"/>
    <w:rsid w:val="00CC68D0"/>
    <w:rsid w:val="00CD3FB7"/>
    <w:rsid w:val="00CE0509"/>
    <w:rsid w:val="00CE3874"/>
    <w:rsid w:val="00CF5FC0"/>
    <w:rsid w:val="00CF63A2"/>
    <w:rsid w:val="00D03F9A"/>
    <w:rsid w:val="00D06D51"/>
    <w:rsid w:val="00D24991"/>
    <w:rsid w:val="00D3360D"/>
    <w:rsid w:val="00D349CC"/>
    <w:rsid w:val="00D402DC"/>
    <w:rsid w:val="00D47A66"/>
    <w:rsid w:val="00D50255"/>
    <w:rsid w:val="00D524C7"/>
    <w:rsid w:val="00D5481E"/>
    <w:rsid w:val="00D62CF0"/>
    <w:rsid w:val="00D640F1"/>
    <w:rsid w:val="00D65121"/>
    <w:rsid w:val="00D66520"/>
    <w:rsid w:val="00D81A4F"/>
    <w:rsid w:val="00D84AE9"/>
    <w:rsid w:val="00D851F2"/>
    <w:rsid w:val="00D862A9"/>
    <w:rsid w:val="00D91C35"/>
    <w:rsid w:val="00D9777A"/>
    <w:rsid w:val="00DB0FCE"/>
    <w:rsid w:val="00DB40B3"/>
    <w:rsid w:val="00DB512E"/>
    <w:rsid w:val="00DC3F11"/>
    <w:rsid w:val="00DE108A"/>
    <w:rsid w:val="00DE34CF"/>
    <w:rsid w:val="00DE3657"/>
    <w:rsid w:val="00DF7711"/>
    <w:rsid w:val="00E13F3D"/>
    <w:rsid w:val="00E34898"/>
    <w:rsid w:val="00E35CB8"/>
    <w:rsid w:val="00E37DEA"/>
    <w:rsid w:val="00E45898"/>
    <w:rsid w:val="00E46B1C"/>
    <w:rsid w:val="00E53E06"/>
    <w:rsid w:val="00E638BA"/>
    <w:rsid w:val="00E6429A"/>
    <w:rsid w:val="00E6666A"/>
    <w:rsid w:val="00E70726"/>
    <w:rsid w:val="00E87561"/>
    <w:rsid w:val="00E902BF"/>
    <w:rsid w:val="00EA38E0"/>
    <w:rsid w:val="00EB09B7"/>
    <w:rsid w:val="00EE060B"/>
    <w:rsid w:val="00EE65D4"/>
    <w:rsid w:val="00EE7979"/>
    <w:rsid w:val="00EE7D7C"/>
    <w:rsid w:val="00EF3028"/>
    <w:rsid w:val="00EF3830"/>
    <w:rsid w:val="00F03F30"/>
    <w:rsid w:val="00F05ADF"/>
    <w:rsid w:val="00F10603"/>
    <w:rsid w:val="00F240F9"/>
    <w:rsid w:val="00F25D98"/>
    <w:rsid w:val="00F300FB"/>
    <w:rsid w:val="00F374E3"/>
    <w:rsid w:val="00F66324"/>
    <w:rsid w:val="00F90E18"/>
    <w:rsid w:val="00FA5C6B"/>
    <w:rsid w:val="00FB6386"/>
    <w:rsid w:val="00FC72EC"/>
    <w:rsid w:val="00FD6F18"/>
    <w:rsid w:val="00FF21C7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37D7D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首标题"/>
    <w:rsid w:val="00937D7D"/>
    <w:rPr>
      <w:rFonts w:ascii="Arial" w:eastAsia="宋体" w:hAnsi="Arial"/>
      <w:sz w:val="24"/>
      <w:lang w:val="en-US" w:eastAsia="zh-CN" w:bidi="ar-SA"/>
    </w:rPr>
  </w:style>
  <w:style w:type="paragraph" w:styleId="af3">
    <w:name w:val="Normal (Web)"/>
    <w:basedOn w:val="a"/>
    <w:uiPriority w:val="99"/>
    <w:unhideWhenUsed/>
    <w:rsid w:val="00937D7D"/>
    <w:pPr>
      <w:widowControl w:val="0"/>
      <w:spacing w:before="100" w:beforeAutospacing="1" w:after="100" w:afterAutospacing="1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af4">
    <w:name w:val="List Paragraph"/>
    <w:basedOn w:val="a"/>
    <w:link w:val="af5"/>
    <w:uiPriority w:val="34"/>
    <w:qFormat/>
    <w:rsid w:val="002774A4"/>
    <w:pPr>
      <w:ind w:firstLineChars="200" w:firstLine="420"/>
    </w:pPr>
  </w:style>
  <w:style w:type="character" w:customStyle="1" w:styleId="af5">
    <w:name w:val="列表段落 字符"/>
    <w:link w:val="af4"/>
    <w:uiPriority w:val="34"/>
    <w:qFormat/>
    <w:locked/>
    <w:rsid w:val="00277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774A4"/>
    <w:rPr>
      <w:rFonts w:ascii="Arial" w:hAnsi="Arial"/>
      <w:b/>
      <w:lang w:val="en-GB" w:eastAsia="en-US"/>
    </w:rPr>
  </w:style>
  <w:style w:type="paragraph" w:styleId="af6">
    <w:name w:val="Revision"/>
    <w:hidden/>
    <w:uiPriority w:val="99"/>
    <w:semiHidden/>
    <w:rsid w:val="005276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D1CB4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BD1CB4"/>
    <w:pPr>
      <w:numPr>
        <w:numId w:val="7"/>
      </w:numPr>
      <w:tabs>
        <w:tab w:val="left" w:pos="1560"/>
      </w:tabs>
      <w:spacing w:before="120" w:after="300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BD1CB4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8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oleObject" Target="embeddings/oleObject1.bin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1610</TotalTime>
  <Pages>9</Pages>
  <Words>1764</Words>
  <Characters>10059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Lenovo0927</cp:lastModifiedBy>
  <cp:revision>276</cp:revision>
  <cp:lastPrinted>1899-12-31T23:00:00Z</cp:lastPrinted>
  <dcterms:created xsi:type="dcterms:W3CDTF">2020-02-03T08:32:00Z</dcterms:created>
  <dcterms:modified xsi:type="dcterms:W3CDTF">2023-09-28T01:53:00Z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